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Default="00A76817" w:rsidP="00A76817">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203DCD" w:rsidRPr="00203DCD">
        <w:rPr>
          <w:b/>
          <w:i/>
          <w:noProof/>
          <w:sz w:val="28"/>
        </w:rPr>
        <w:t>2151</w:t>
      </w:r>
      <w:r w:rsidR="00CE27B8" w:rsidRPr="008770AB">
        <w:rPr>
          <w:b/>
          <w:i/>
          <w:noProof/>
          <w:sz w:val="28"/>
          <w:highlight w:val="yellow"/>
        </w:rPr>
        <w:t>r1</w:t>
      </w:r>
    </w:p>
    <w:p w:rsidR="00A76817" w:rsidRDefault="00A76817" w:rsidP="00A7681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Tr="007456CD">
        <w:tc>
          <w:tcPr>
            <w:tcW w:w="9641" w:type="dxa"/>
            <w:gridSpan w:val="9"/>
            <w:tcBorders>
              <w:top w:val="single" w:sz="4" w:space="0" w:color="auto"/>
              <w:left w:val="single" w:sz="4" w:space="0" w:color="auto"/>
              <w:right w:val="single" w:sz="4" w:space="0" w:color="auto"/>
            </w:tcBorders>
          </w:tcPr>
          <w:p w:rsidR="00A76817" w:rsidRDefault="00A76817" w:rsidP="007456CD">
            <w:pPr>
              <w:pStyle w:val="CRCoverPage"/>
              <w:spacing w:after="0"/>
              <w:jc w:val="right"/>
              <w:rPr>
                <w:i/>
                <w:noProof/>
              </w:rPr>
            </w:pPr>
            <w:r>
              <w:rPr>
                <w:i/>
                <w:noProof/>
                <w:sz w:val="14"/>
              </w:rPr>
              <w:t>CR-Form-v12.1</w:t>
            </w:r>
          </w:p>
        </w:tc>
      </w:tr>
      <w:tr w:rsidR="00A76817" w:rsidTr="007456CD">
        <w:tc>
          <w:tcPr>
            <w:tcW w:w="9641" w:type="dxa"/>
            <w:gridSpan w:val="9"/>
            <w:tcBorders>
              <w:left w:val="single" w:sz="4" w:space="0" w:color="auto"/>
              <w:right w:val="single" w:sz="4" w:space="0" w:color="auto"/>
            </w:tcBorders>
          </w:tcPr>
          <w:p w:rsidR="00A76817" w:rsidRDefault="00A76817" w:rsidP="007456CD">
            <w:pPr>
              <w:pStyle w:val="CRCoverPage"/>
              <w:spacing w:after="0"/>
              <w:jc w:val="center"/>
              <w:rPr>
                <w:noProof/>
              </w:rPr>
            </w:pPr>
            <w:r>
              <w:rPr>
                <w:b/>
                <w:noProof/>
                <w:sz w:val="32"/>
              </w:rPr>
              <w:t>CHANGE REQUEST</w:t>
            </w:r>
          </w:p>
        </w:tc>
      </w:tr>
      <w:tr w:rsidR="00A76817" w:rsidTr="007456CD">
        <w:tc>
          <w:tcPr>
            <w:tcW w:w="9641" w:type="dxa"/>
            <w:gridSpan w:val="9"/>
            <w:tcBorders>
              <w:left w:val="single" w:sz="4" w:space="0" w:color="auto"/>
              <w:right w:val="single" w:sz="4" w:space="0" w:color="auto"/>
            </w:tcBorders>
          </w:tcPr>
          <w:p w:rsidR="00A76817" w:rsidRDefault="00A76817" w:rsidP="007456CD">
            <w:pPr>
              <w:pStyle w:val="CRCoverPage"/>
              <w:spacing w:after="0"/>
              <w:rPr>
                <w:noProof/>
                <w:sz w:val="8"/>
                <w:szCs w:val="8"/>
              </w:rPr>
            </w:pPr>
          </w:p>
        </w:tc>
      </w:tr>
      <w:tr w:rsidR="00A76817" w:rsidTr="007456CD">
        <w:tc>
          <w:tcPr>
            <w:tcW w:w="142" w:type="dxa"/>
            <w:tcBorders>
              <w:left w:val="single" w:sz="4" w:space="0" w:color="auto"/>
            </w:tcBorders>
          </w:tcPr>
          <w:p w:rsidR="00A76817" w:rsidRDefault="00A76817" w:rsidP="007456CD">
            <w:pPr>
              <w:pStyle w:val="CRCoverPage"/>
              <w:spacing w:after="0"/>
              <w:jc w:val="right"/>
              <w:rPr>
                <w:noProof/>
              </w:rPr>
            </w:pPr>
          </w:p>
        </w:tc>
        <w:tc>
          <w:tcPr>
            <w:tcW w:w="1559" w:type="dxa"/>
            <w:shd w:val="pct30" w:color="FFFF00" w:fill="auto"/>
          </w:tcPr>
          <w:p w:rsidR="00A76817" w:rsidRPr="00410371" w:rsidRDefault="00A76817" w:rsidP="007456CD">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A76817" w:rsidRDefault="00A76817" w:rsidP="007456CD">
            <w:pPr>
              <w:pStyle w:val="CRCoverPage"/>
              <w:spacing w:after="0"/>
              <w:jc w:val="center"/>
              <w:rPr>
                <w:noProof/>
              </w:rPr>
            </w:pPr>
            <w:r>
              <w:rPr>
                <w:b/>
                <w:noProof/>
                <w:sz w:val="28"/>
              </w:rPr>
              <w:t>CR</w:t>
            </w:r>
          </w:p>
        </w:tc>
        <w:tc>
          <w:tcPr>
            <w:tcW w:w="1276" w:type="dxa"/>
            <w:shd w:val="pct30" w:color="FFFF00" w:fill="auto"/>
          </w:tcPr>
          <w:p w:rsidR="00A76817" w:rsidRPr="00410371" w:rsidRDefault="00203DCD" w:rsidP="007456CD">
            <w:pPr>
              <w:pStyle w:val="CRCoverPage"/>
              <w:spacing w:after="0"/>
              <w:rPr>
                <w:noProof/>
              </w:rPr>
            </w:pPr>
            <w:r w:rsidRPr="00203DCD">
              <w:rPr>
                <w:b/>
                <w:noProof/>
                <w:sz w:val="28"/>
              </w:rPr>
              <w:t>0144</w:t>
            </w:r>
          </w:p>
        </w:tc>
        <w:tc>
          <w:tcPr>
            <w:tcW w:w="709" w:type="dxa"/>
          </w:tcPr>
          <w:p w:rsidR="00A76817" w:rsidRDefault="00A76817" w:rsidP="007456CD">
            <w:pPr>
              <w:pStyle w:val="CRCoverPage"/>
              <w:tabs>
                <w:tab w:val="right" w:pos="625"/>
              </w:tabs>
              <w:spacing w:after="0"/>
              <w:jc w:val="center"/>
              <w:rPr>
                <w:noProof/>
              </w:rPr>
            </w:pPr>
            <w:r>
              <w:rPr>
                <w:b/>
                <w:bCs/>
                <w:noProof/>
                <w:sz w:val="28"/>
              </w:rPr>
              <w:t>rev</w:t>
            </w:r>
          </w:p>
        </w:tc>
        <w:tc>
          <w:tcPr>
            <w:tcW w:w="992" w:type="dxa"/>
            <w:shd w:val="pct30" w:color="FFFF00" w:fill="auto"/>
          </w:tcPr>
          <w:p w:rsidR="00A76817" w:rsidRPr="00410371" w:rsidRDefault="00A76817" w:rsidP="007456CD">
            <w:pPr>
              <w:pStyle w:val="CRCoverPage"/>
              <w:spacing w:after="0"/>
              <w:jc w:val="center"/>
              <w:rPr>
                <w:b/>
                <w:noProof/>
              </w:rPr>
            </w:pPr>
            <w:r>
              <w:rPr>
                <w:b/>
                <w:noProof/>
                <w:sz w:val="28"/>
              </w:rPr>
              <w:t>-</w:t>
            </w:r>
          </w:p>
        </w:tc>
        <w:tc>
          <w:tcPr>
            <w:tcW w:w="2410" w:type="dxa"/>
          </w:tcPr>
          <w:p w:rsidR="00A76817" w:rsidRDefault="00A76817" w:rsidP="007456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817" w:rsidRPr="00410371" w:rsidRDefault="00A76817" w:rsidP="007456CD">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76817" w:rsidRDefault="00A76817" w:rsidP="007456CD">
            <w:pPr>
              <w:pStyle w:val="CRCoverPage"/>
              <w:spacing w:after="0"/>
              <w:rPr>
                <w:noProof/>
              </w:rPr>
            </w:pPr>
          </w:p>
        </w:tc>
      </w:tr>
      <w:tr w:rsidR="00A76817" w:rsidTr="007456CD">
        <w:tc>
          <w:tcPr>
            <w:tcW w:w="9641" w:type="dxa"/>
            <w:gridSpan w:val="9"/>
            <w:tcBorders>
              <w:left w:val="single" w:sz="4" w:space="0" w:color="auto"/>
              <w:right w:val="single" w:sz="4" w:space="0" w:color="auto"/>
            </w:tcBorders>
          </w:tcPr>
          <w:p w:rsidR="00A76817" w:rsidRDefault="00A76817" w:rsidP="007456CD">
            <w:pPr>
              <w:pStyle w:val="CRCoverPage"/>
              <w:spacing w:after="0"/>
              <w:rPr>
                <w:noProof/>
              </w:rPr>
            </w:pPr>
          </w:p>
        </w:tc>
      </w:tr>
      <w:tr w:rsidR="00A76817" w:rsidTr="007456CD">
        <w:tc>
          <w:tcPr>
            <w:tcW w:w="9641" w:type="dxa"/>
            <w:gridSpan w:val="9"/>
            <w:tcBorders>
              <w:top w:val="single" w:sz="4" w:space="0" w:color="auto"/>
            </w:tcBorders>
          </w:tcPr>
          <w:p w:rsidR="00A76817" w:rsidRPr="00F25D98" w:rsidRDefault="00A76817" w:rsidP="007456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817" w:rsidTr="007456CD">
        <w:tc>
          <w:tcPr>
            <w:tcW w:w="9641" w:type="dxa"/>
            <w:gridSpan w:val="9"/>
          </w:tcPr>
          <w:p w:rsidR="00A76817" w:rsidRDefault="00A76817" w:rsidP="007456CD">
            <w:pPr>
              <w:pStyle w:val="CRCoverPage"/>
              <w:spacing w:after="0"/>
              <w:rPr>
                <w:noProof/>
                <w:sz w:val="8"/>
                <w:szCs w:val="8"/>
              </w:rPr>
            </w:pPr>
          </w:p>
        </w:tc>
      </w:tr>
    </w:tbl>
    <w:p w:rsidR="00A76817"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Tr="007456CD">
        <w:tc>
          <w:tcPr>
            <w:tcW w:w="2835" w:type="dxa"/>
          </w:tcPr>
          <w:p w:rsidR="00A76817" w:rsidRDefault="00A76817" w:rsidP="007456CD">
            <w:pPr>
              <w:pStyle w:val="CRCoverPage"/>
              <w:tabs>
                <w:tab w:val="right" w:pos="2751"/>
              </w:tabs>
              <w:spacing w:after="0"/>
              <w:rPr>
                <w:b/>
                <w:i/>
                <w:noProof/>
              </w:rPr>
            </w:pPr>
            <w:r>
              <w:rPr>
                <w:b/>
                <w:i/>
                <w:noProof/>
              </w:rPr>
              <w:t>Proposed change affects:</w:t>
            </w:r>
          </w:p>
        </w:tc>
        <w:tc>
          <w:tcPr>
            <w:tcW w:w="1418" w:type="dxa"/>
          </w:tcPr>
          <w:p w:rsidR="00A76817" w:rsidRDefault="00A76817" w:rsidP="007456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Default="00A76817" w:rsidP="007456CD">
            <w:pPr>
              <w:pStyle w:val="CRCoverPage"/>
              <w:spacing w:after="0"/>
              <w:jc w:val="center"/>
              <w:rPr>
                <w:b/>
                <w:caps/>
                <w:noProof/>
              </w:rPr>
            </w:pPr>
          </w:p>
        </w:tc>
        <w:tc>
          <w:tcPr>
            <w:tcW w:w="709" w:type="dxa"/>
            <w:tcBorders>
              <w:left w:val="single" w:sz="4" w:space="0" w:color="auto"/>
            </w:tcBorders>
          </w:tcPr>
          <w:p w:rsidR="00A76817" w:rsidRDefault="00A76817" w:rsidP="007456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456CD">
            <w:pPr>
              <w:pStyle w:val="CRCoverPage"/>
              <w:spacing w:after="0"/>
              <w:jc w:val="center"/>
              <w:rPr>
                <w:b/>
                <w:caps/>
                <w:noProof/>
              </w:rPr>
            </w:pPr>
          </w:p>
        </w:tc>
        <w:tc>
          <w:tcPr>
            <w:tcW w:w="2126" w:type="dxa"/>
          </w:tcPr>
          <w:p w:rsidR="00A76817" w:rsidRDefault="00A76817" w:rsidP="007456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Default="00A76817" w:rsidP="007456CD">
            <w:pPr>
              <w:pStyle w:val="CRCoverPage"/>
              <w:spacing w:after="0"/>
              <w:jc w:val="center"/>
              <w:rPr>
                <w:b/>
                <w:caps/>
                <w:noProof/>
              </w:rPr>
            </w:pPr>
          </w:p>
        </w:tc>
        <w:tc>
          <w:tcPr>
            <w:tcW w:w="1418" w:type="dxa"/>
            <w:tcBorders>
              <w:left w:val="nil"/>
            </w:tcBorders>
          </w:tcPr>
          <w:p w:rsidR="00A76817" w:rsidRDefault="00A76817" w:rsidP="007456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456CD">
            <w:pPr>
              <w:pStyle w:val="CRCoverPage"/>
              <w:spacing w:after="0"/>
              <w:jc w:val="center"/>
              <w:rPr>
                <w:b/>
                <w:bCs/>
                <w:caps/>
                <w:noProof/>
              </w:rPr>
            </w:pPr>
          </w:p>
        </w:tc>
      </w:tr>
    </w:tbl>
    <w:p w:rsidR="00A76817"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Tr="007456CD">
        <w:tc>
          <w:tcPr>
            <w:tcW w:w="9640" w:type="dxa"/>
            <w:gridSpan w:val="11"/>
          </w:tcPr>
          <w:p w:rsidR="00A76817" w:rsidRDefault="00A76817" w:rsidP="007456CD">
            <w:pPr>
              <w:pStyle w:val="CRCoverPage"/>
              <w:spacing w:after="0"/>
              <w:rPr>
                <w:noProof/>
                <w:sz w:val="8"/>
                <w:szCs w:val="8"/>
              </w:rPr>
            </w:pPr>
          </w:p>
        </w:tc>
      </w:tr>
      <w:tr w:rsidR="00A76817" w:rsidTr="007456CD">
        <w:tc>
          <w:tcPr>
            <w:tcW w:w="1843" w:type="dxa"/>
            <w:tcBorders>
              <w:top w:val="single" w:sz="4" w:space="0" w:color="auto"/>
              <w:left w:val="single" w:sz="4" w:space="0" w:color="auto"/>
            </w:tcBorders>
          </w:tcPr>
          <w:p w:rsidR="00A76817" w:rsidRDefault="00A76817" w:rsidP="007456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817" w:rsidRDefault="00A76817" w:rsidP="00A76817">
            <w:pPr>
              <w:pStyle w:val="CRCoverPage"/>
              <w:spacing w:after="0"/>
              <w:ind w:left="100"/>
            </w:pPr>
            <w:r>
              <w:t xml:space="preserve">Addition of new MCPTT test case 6.2.24 </w:t>
            </w:r>
            <w:r w:rsidRPr="00A76817">
              <w:t>On-network / Remotely initiated private call / Client Originated (CO)</w:t>
            </w:r>
          </w:p>
        </w:tc>
      </w:tr>
      <w:tr w:rsidR="00A76817" w:rsidTr="007456CD">
        <w:tc>
          <w:tcPr>
            <w:tcW w:w="1843" w:type="dxa"/>
            <w:tcBorders>
              <w:left w:val="single" w:sz="4" w:space="0" w:color="auto"/>
            </w:tcBorders>
          </w:tcPr>
          <w:p w:rsidR="00A76817" w:rsidRDefault="00A76817" w:rsidP="007456CD">
            <w:pPr>
              <w:pStyle w:val="CRCoverPage"/>
              <w:spacing w:after="0"/>
              <w:rPr>
                <w:b/>
                <w:i/>
                <w:noProof/>
                <w:sz w:val="8"/>
                <w:szCs w:val="8"/>
              </w:rPr>
            </w:pPr>
          </w:p>
        </w:tc>
        <w:tc>
          <w:tcPr>
            <w:tcW w:w="7797" w:type="dxa"/>
            <w:gridSpan w:val="10"/>
            <w:tcBorders>
              <w:right w:val="single" w:sz="4" w:space="0" w:color="auto"/>
            </w:tcBorders>
          </w:tcPr>
          <w:p w:rsidR="00A76817" w:rsidRDefault="00A76817" w:rsidP="007456CD">
            <w:pPr>
              <w:pStyle w:val="CRCoverPage"/>
              <w:spacing w:after="0"/>
              <w:rPr>
                <w:noProof/>
                <w:sz w:val="8"/>
                <w:szCs w:val="8"/>
              </w:rPr>
            </w:pPr>
          </w:p>
        </w:tc>
      </w:tr>
      <w:tr w:rsidR="00A76817" w:rsidTr="007456CD">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817" w:rsidRPr="00191538" w:rsidRDefault="00A76817" w:rsidP="007456CD">
            <w:pPr>
              <w:pStyle w:val="CRCoverPage"/>
              <w:spacing w:after="0"/>
              <w:ind w:left="100"/>
            </w:pPr>
            <w:r w:rsidRPr="00191538">
              <w:t>Samsung</w:t>
            </w:r>
          </w:p>
        </w:tc>
      </w:tr>
      <w:tr w:rsidR="00A76817" w:rsidTr="007456CD">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817" w:rsidRPr="00191538" w:rsidRDefault="00A76817" w:rsidP="007456CD">
            <w:pPr>
              <w:pStyle w:val="CRCoverPage"/>
              <w:spacing w:after="0"/>
              <w:ind w:left="100"/>
              <w:rPr>
                <w:noProof/>
              </w:rPr>
            </w:pPr>
            <w:r w:rsidRPr="00191538">
              <w:t>R5</w:t>
            </w:r>
          </w:p>
        </w:tc>
      </w:tr>
      <w:tr w:rsidR="00A76817" w:rsidTr="007456CD">
        <w:tc>
          <w:tcPr>
            <w:tcW w:w="1843" w:type="dxa"/>
            <w:tcBorders>
              <w:left w:val="single" w:sz="4" w:space="0" w:color="auto"/>
            </w:tcBorders>
          </w:tcPr>
          <w:p w:rsidR="00A76817" w:rsidRDefault="00A76817" w:rsidP="007456CD">
            <w:pPr>
              <w:pStyle w:val="CRCoverPage"/>
              <w:spacing w:after="0"/>
              <w:rPr>
                <w:b/>
                <w:i/>
                <w:noProof/>
                <w:sz w:val="8"/>
                <w:szCs w:val="8"/>
              </w:rPr>
            </w:pPr>
          </w:p>
        </w:tc>
        <w:tc>
          <w:tcPr>
            <w:tcW w:w="7797" w:type="dxa"/>
            <w:gridSpan w:val="10"/>
            <w:tcBorders>
              <w:right w:val="single" w:sz="4" w:space="0" w:color="auto"/>
            </w:tcBorders>
          </w:tcPr>
          <w:p w:rsidR="00A76817" w:rsidRDefault="00A76817" w:rsidP="007456CD">
            <w:pPr>
              <w:pStyle w:val="CRCoverPage"/>
              <w:spacing w:after="0"/>
              <w:rPr>
                <w:noProof/>
                <w:sz w:val="8"/>
                <w:szCs w:val="8"/>
              </w:rPr>
            </w:pPr>
          </w:p>
        </w:tc>
      </w:tr>
      <w:tr w:rsidR="00A76817" w:rsidTr="007456CD">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Work item code:</w:t>
            </w:r>
          </w:p>
        </w:tc>
        <w:tc>
          <w:tcPr>
            <w:tcW w:w="3686" w:type="dxa"/>
            <w:gridSpan w:val="5"/>
            <w:shd w:val="pct30" w:color="FFFF00" w:fill="auto"/>
          </w:tcPr>
          <w:p w:rsidR="00A76817" w:rsidRDefault="00A76817" w:rsidP="007456CD">
            <w:pPr>
              <w:pStyle w:val="CRCoverPage"/>
              <w:spacing w:after="0"/>
              <w:ind w:left="100"/>
              <w:rPr>
                <w:noProof/>
              </w:rPr>
            </w:pPr>
            <w:proofErr w:type="spellStart"/>
            <w:r w:rsidRPr="006E23CF">
              <w:t>MCenhUEConTest</w:t>
            </w:r>
            <w:proofErr w:type="spellEnd"/>
          </w:p>
        </w:tc>
        <w:tc>
          <w:tcPr>
            <w:tcW w:w="567" w:type="dxa"/>
            <w:tcBorders>
              <w:left w:val="nil"/>
            </w:tcBorders>
          </w:tcPr>
          <w:p w:rsidR="00A76817" w:rsidRDefault="00A76817" w:rsidP="007456CD">
            <w:pPr>
              <w:pStyle w:val="CRCoverPage"/>
              <w:spacing w:after="0"/>
              <w:ind w:right="100"/>
              <w:rPr>
                <w:noProof/>
              </w:rPr>
            </w:pPr>
          </w:p>
        </w:tc>
        <w:tc>
          <w:tcPr>
            <w:tcW w:w="1417" w:type="dxa"/>
            <w:gridSpan w:val="3"/>
            <w:tcBorders>
              <w:left w:val="nil"/>
            </w:tcBorders>
          </w:tcPr>
          <w:p w:rsidR="00A76817" w:rsidRDefault="00A76817" w:rsidP="007456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17" w:rsidRDefault="00A76817" w:rsidP="007456CD">
            <w:pPr>
              <w:pStyle w:val="CRCoverPage"/>
              <w:spacing w:after="0"/>
              <w:ind w:left="100"/>
              <w:rPr>
                <w:noProof/>
              </w:rPr>
            </w:pPr>
            <w:r>
              <w:t>2021-05-01</w:t>
            </w:r>
          </w:p>
        </w:tc>
      </w:tr>
      <w:tr w:rsidR="00A76817" w:rsidTr="007456CD">
        <w:tc>
          <w:tcPr>
            <w:tcW w:w="1843" w:type="dxa"/>
            <w:tcBorders>
              <w:left w:val="single" w:sz="4" w:space="0" w:color="auto"/>
            </w:tcBorders>
          </w:tcPr>
          <w:p w:rsidR="00A76817" w:rsidRDefault="00A76817" w:rsidP="007456CD">
            <w:pPr>
              <w:pStyle w:val="CRCoverPage"/>
              <w:spacing w:after="0"/>
              <w:rPr>
                <w:b/>
                <w:i/>
                <w:noProof/>
                <w:sz w:val="8"/>
                <w:szCs w:val="8"/>
              </w:rPr>
            </w:pPr>
          </w:p>
        </w:tc>
        <w:tc>
          <w:tcPr>
            <w:tcW w:w="1986" w:type="dxa"/>
            <w:gridSpan w:val="4"/>
          </w:tcPr>
          <w:p w:rsidR="00A76817" w:rsidRDefault="00A76817" w:rsidP="007456CD">
            <w:pPr>
              <w:pStyle w:val="CRCoverPage"/>
              <w:spacing w:after="0"/>
              <w:rPr>
                <w:noProof/>
                <w:sz w:val="8"/>
                <w:szCs w:val="8"/>
              </w:rPr>
            </w:pPr>
          </w:p>
        </w:tc>
        <w:tc>
          <w:tcPr>
            <w:tcW w:w="2267" w:type="dxa"/>
            <w:gridSpan w:val="2"/>
          </w:tcPr>
          <w:p w:rsidR="00A76817" w:rsidRDefault="00A76817" w:rsidP="007456CD">
            <w:pPr>
              <w:pStyle w:val="CRCoverPage"/>
              <w:spacing w:after="0"/>
              <w:rPr>
                <w:noProof/>
                <w:sz w:val="8"/>
                <w:szCs w:val="8"/>
              </w:rPr>
            </w:pPr>
          </w:p>
        </w:tc>
        <w:tc>
          <w:tcPr>
            <w:tcW w:w="1417" w:type="dxa"/>
            <w:gridSpan w:val="3"/>
          </w:tcPr>
          <w:p w:rsidR="00A76817" w:rsidRDefault="00A76817" w:rsidP="007456CD">
            <w:pPr>
              <w:pStyle w:val="CRCoverPage"/>
              <w:spacing w:after="0"/>
              <w:rPr>
                <w:noProof/>
                <w:sz w:val="8"/>
                <w:szCs w:val="8"/>
              </w:rPr>
            </w:pPr>
          </w:p>
        </w:tc>
        <w:tc>
          <w:tcPr>
            <w:tcW w:w="2127" w:type="dxa"/>
            <w:tcBorders>
              <w:right w:val="single" w:sz="4" w:space="0" w:color="auto"/>
            </w:tcBorders>
          </w:tcPr>
          <w:p w:rsidR="00A76817" w:rsidRDefault="00A76817" w:rsidP="007456CD">
            <w:pPr>
              <w:pStyle w:val="CRCoverPage"/>
              <w:spacing w:after="0"/>
              <w:rPr>
                <w:noProof/>
                <w:sz w:val="8"/>
                <w:szCs w:val="8"/>
              </w:rPr>
            </w:pPr>
          </w:p>
        </w:tc>
      </w:tr>
      <w:tr w:rsidR="00A76817" w:rsidTr="007456CD">
        <w:trPr>
          <w:cantSplit/>
        </w:trPr>
        <w:tc>
          <w:tcPr>
            <w:tcW w:w="1843" w:type="dxa"/>
            <w:tcBorders>
              <w:left w:val="single" w:sz="4" w:space="0" w:color="auto"/>
            </w:tcBorders>
          </w:tcPr>
          <w:p w:rsidR="00A76817" w:rsidRDefault="00A76817" w:rsidP="007456CD">
            <w:pPr>
              <w:pStyle w:val="CRCoverPage"/>
              <w:tabs>
                <w:tab w:val="right" w:pos="1759"/>
              </w:tabs>
              <w:spacing w:after="0"/>
              <w:rPr>
                <w:b/>
                <w:i/>
                <w:noProof/>
              </w:rPr>
            </w:pPr>
            <w:r>
              <w:rPr>
                <w:b/>
                <w:i/>
                <w:noProof/>
              </w:rPr>
              <w:t>Category:</w:t>
            </w:r>
          </w:p>
        </w:tc>
        <w:tc>
          <w:tcPr>
            <w:tcW w:w="851" w:type="dxa"/>
            <w:shd w:val="pct30" w:color="FFFF00" w:fill="auto"/>
          </w:tcPr>
          <w:p w:rsidR="00A76817" w:rsidRPr="00DE0784" w:rsidRDefault="00A76817" w:rsidP="007456CD">
            <w:pPr>
              <w:pStyle w:val="CRCoverPage"/>
              <w:spacing w:after="0"/>
              <w:ind w:left="100" w:right="-609"/>
              <w:rPr>
                <w:b/>
                <w:noProof/>
              </w:rPr>
            </w:pPr>
            <w:r w:rsidRPr="00DE0784">
              <w:rPr>
                <w:b/>
              </w:rPr>
              <w:t>F</w:t>
            </w:r>
          </w:p>
        </w:tc>
        <w:tc>
          <w:tcPr>
            <w:tcW w:w="3402" w:type="dxa"/>
            <w:gridSpan w:val="5"/>
            <w:tcBorders>
              <w:left w:val="nil"/>
            </w:tcBorders>
          </w:tcPr>
          <w:p w:rsidR="00A76817" w:rsidRDefault="00A76817" w:rsidP="007456CD">
            <w:pPr>
              <w:pStyle w:val="CRCoverPage"/>
              <w:spacing w:after="0"/>
              <w:rPr>
                <w:noProof/>
              </w:rPr>
            </w:pPr>
          </w:p>
        </w:tc>
        <w:tc>
          <w:tcPr>
            <w:tcW w:w="1417" w:type="dxa"/>
            <w:gridSpan w:val="3"/>
            <w:tcBorders>
              <w:left w:val="nil"/>
            </w:tcBorders>
          </w:tcPr>
          <w:p w:rsidR="00A76817" w:rsidRDefault="00A76817" w:rsidP="007456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17" w:rsidRDefault="00A76817" w:rsidP="007456CD">
            <w:pPr>
              <w:pStyle w:val="CRCoverPage"/>
              <w:spacing w:after="0"/>
              <w:ind w:left="100"/>
              <w:rPr>
                <w:noProof/>
              </w:rPr>
            </w:pPr>
            <w:r>
              <w:t>Rel-15</w:t>
            </w:r>
          </w:p>
        </w:tc>
      </w:tr>
      <w:tr w:rsidR="00A76817" w:rsidTr="007456CD">
        <w:tc>
          <w:tcPr>
            <w:tcW w:w="1843" w:type="dxa"/>
            <w:tcBorders>
              <w:left w:val="single" w:sz="4" w:space="0" w:color="auto"/>
              <w:bottom w:val="single" w:sz="4" w:space="0" w:color="auto"/>
            </w:tcBorders>
          </w:tcPr>
          <w:p w:rsidR="00A76817" w:rsidRDefault="00A76817" w:rsidP="007456CD">
            <w:pPr>
              <w:pStyle w:val="CRCoverPage"/>
              <w:spacing w:after="0"/>
              <w:rPr>
                <w:b/>
                <w:i/>
                <w:noProof/>
              </w:rPr>
            </w:pPr>
          </w:p>
        </w:tc>
        <w:tc>
          <w:tcPr>
            <w:tcW w:w="4677" w:type="dxa"/>
            <w:gridSpan w:val="8"/>
            <w:tcBorders>
              <w:bottom w:val="single" w:sz="4" w:space="0" w:color="auto"/>
            </w:tcBorders>
          </w:tcPr>
          <w:p w:rsidR="00A76817" w:rsidRDefault="00A76817" w:rsidP="007456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17" w:rsidRDefault="00A76817" w:rsidP="007456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17" w:rsidRPr="007C2097" w:rsidRDefault="00A76817" w:rsidP="007456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817" w:rsidTr="007456CD">
        <w:tc>
          <w:tcPr>
            <w:tcW w:w="1843" w:type="dxa"/>
          </w:tcPr>
          <w:p w:rsidR="00A76817" w:rsidRDefault="00A76817" w:rsidP="007456CD">
            <w:pPr>
              <w:pStyle w:val="CRCoverPage"/>
              <w:spacing w:after="0"/>
              <w:rPr>
                <w:b/>
                <w:i/>
                <w:noProof/>
                <w:sz w:val="8"/>
                <w:szCs w:val="8"/>
              </w:rPr>
            </w:pPr>
          </w:p>
        </w:tc>
        <w:tc>
          <w:tcPr>
            <w:tcW w:w="7797" w:type="dxa"/>
            <w:gridSpan w:val="10"/>
          </w:tcPr>
          <w:p w:rsidR="00A76817" w:rsidRDefault="00A76817" w:rsidP="007456CD">
            <w:pPr>
              <w:pStyle w:val="CRCoverPage"/>
              <w:spacing w:after="0"/>
              <w:rPr>
                <w:noProof/>
                <w:sz w:val="8"/>
                <w:szCs w:val="8"/>
              </w:rPr>
            </w:pPr>
          </w:p>
        </w:tc>
      </w:tr>
      <w:tr w:rsidR="00A76817" w:rsidTr="007456CD">
        <w:tc>
          <w:tcPr>
            <w:tcW w:w="2694" w:type="dxa"/>
            <w:gridSpan w:val="2"/>
            <w:tcBorders>
              <w:top w:val="single" w:sz="4" w:space="0" w:color="auto"/>
              <w:left w:val="single" w:sz="4" w:space="0" w:color="auto"/>
            </w:tcBorders>
          </w:tcPr>
          <w:p w:rsidR="00A76817" w:rsidRDefault="00A76817" w:rsidP="007456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817" w:rsidRDefault="00A76817" w:rsidP="007456CD">
            <w:pPr>
              <w:pStyle w:val="CRCoverPage"/>
              <w:spacing w:after="0"/>
              <w:ind w:left="100"/>
            </w:pPr>
            <w:r>
              <w:t xml:space="preserve">MCPTT </w:t>
            </w:r>
            <w:r w:rsidRPr="00A76817">
              <w:t>Remotely initiated private call</w:t>
            </w:r>
            <w:r w:rsidRPr="006E23CF">
              <w:t xml:space="preserve"> </w:t>
            </w:r>
            <w:r>
              <w:t>is a new feature introduced as part of Rel-15. Testing of the relevant requirements is missing.</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Default="00A76817" w:rsidP="007456CD">
            <w:pPr>
              <w:pStyle w:val="CRCoverPage"/>
              <w:spacing w:after="0"/>
              <w:rPr>
                <w:sz w:val="8"/>
                <w:szCs w:val="8"/>
              </w:rPr>
            </w:pPr>
          </w:p>
        </w:tc>
      </w:tr>
      <w:tr w:rsidR="00A76817" w:rsidTr="007456CD">
        <w:tc>
          <w:tcPr>
            <w:tcW w:w="2694" w:type="dxa"/>
            <w:gridSpan w:val="2"/>
            <w:tcBorders>
              <w:left w:val="single" w:sz="4" w:space="0" w:color="auto"/>
            </w:tcBorders>
          </w:tcPr>
          <w:p w:rsidR="00A76817" w:rsidRDefault="00A76817" w:rsidP="007456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6817" w:rsidRDefault="00A76817" w:rsidP="007456CD">
            <w:pPr>
              <w:pStyle w:val="CRCoverPage"/>
              <w:spacing w:after="0"/>
              <w:ind w:left="100"/>
            </w:pPr>
            <w:r>
              <w:t>A new test case 6.2.24 '</w:t>
            </w:r>
            <w:r w:rsidRPr="00A76817">
              <w:t>On-network / Private call / Remotely initiated private call / Client Originated (CO)</w:t>
            </w:r>
            <w:r w:rsidR="004D277A">
              <w:t>'</w:t>
            </w:r>
            <w:r>
              <w:t>.</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Default="00A76817" w:rsidP="007456CD">
            <w:pPr>
              <w:pStyle w:val="CRCoverPage"/>
              <w:spacing w:after="0"/>
              <w:rPr>
                <w:sz w:val="8"/>
                <w:szCs w:val="8"/>
              </w:rPr>
            </w:pPr>
          </w:p>
        </w:tc>
      </w:tr>
      <w:tr w:rsidR="00A76817" w:rsidTr="007456CD">
        <w:tc>
          <w:tcPr>
            <w:tcW w:w="2694" w:type="dxa"/>
            <w:gridSpan w:val="2"/>
            <w:tcBorders>
              <w:left w:val="single" w:sz="4" w:space="0" w:color="auto"/>
              <w:bottom w:val="single" w:sz="4" w:space="0" w:color="auto"/>
            </w:tcBorders>
          </w:tcPr>
          <w:p w:rsidR="00A76817" w:rsidRDefault="00A76817" w:rsidP="007456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Default="00A76817" w:rsidP="007456CD">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A76817" w:rsidTr="007456CD">
        <w:tc>
          <w:tcPr>
            <w:tcW w:w="2694" w:type="dxa"/>
            <w:gridSpan w:val="2"/>
          </w:tcPr>
          <w:p w:rsidR="00A76817" w:rsidRDefault="00A76817" w:rsidP="007456CD">
            <w:pPr>
              <w:pStyle w:val="CRCoverPage"/>
              <w:spacing w:after="0"/>
              <w:rPr>
                <w:b/>
                <w:i/>
                <w:noProof/>
                <w:sz w:val="8"/>
                <w:szCs w:val="8"/>
              </w:rPr>
            </w:pPr>
          </w:p>
        </w:tc>
        <w:tc>
          <w:tcPr>
            <w:tcW w:w="6946" w:type="dxa"/>
            <w:gridSpan w:val="9"/>
          </w:tcPr>
          <w:p w:rsidR="00A76817" w:rsidRDefault="00A76817" w:rsidP="007456CD">
            <w:pPr>
              <w:pStyle w:val="CRCoverPage"/>
              <w:spacing w:after="0"/>
              <w:rPr>
                <w:noProof/>
                <w:sz w:val="8"/>
                <w:szCs w:val="8"/>
              </w:rPr>
            </w:pPr>
          </w:p>
        </w:tc>
      </w:tr>
      <w:tr w:rsidR="00A76817" w:rsidTr="007456CD">
        <w:tc>
          <w:tcPr>
            <w:tcW w:w="2694" w:type="dxa"/>
            <w:gridSpan w:val="2"/>
            <w:tcBorders>
              <w:top w:val="single" w:sz="4" w:space="0" w:color="auto"/>
              <w:left w:val="single" w:sz="4" w:space="0" w:color="auto"/>
            </w:tcBorders>
          </w:tcPr>
          <w:p w:rsidR="00A76817" w:rsidRDefault="00A76817" w:rsidP="007456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817" w:rsidRDefault="00A76817" w:rsidP="007456CD">
            <w:pPr>
              <w:pStyle w:val="CRCoverPage"/>
              <w:spacing w:after="0"/>
              <w:ind w:left="100"/>
              <w:rPr>
                <w:noProof/>
              </w:rPr>
            </w:pPr>
            <w:r>
              <w:t>6</w:t>
            </w:r>
            <w:r w:rsidRPr="001C392F">
              <w:t>.</w:t>
            </w:r>
            <w:r>
              <w:t>2</w:t>
            </w:r>
            <w:r w:rsidRPr="001C392F">
              <w:t>.2</w:t>
            </w:r>
            <w:r>
              <w:t>4 (New)</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Default="00A76817" w:rsidP="007456CD">
            <w:pPr>
              <w:pStyle w:val="CRCoverPage"/>
              <w:spacing w:after="0"/>
              <w:rPr>
                <w:noProof/>
                <w:sz w:val="8"/>
                <w:szCs w:val="8"/>
              </w:rPr>
            </w:pPr>
          </w:p>
        </w:tc>
      </w:tr>
      <w:tr w:rsidR="00A76817" w:rsidTr="007456CD">
        <w:tc>
          <w:tcPr>
            <w:tcW w:w="2694" w:type="dxa"/>
            <w:gridSpan w:val="2"/>
            <w:tcBorders>
              <w:left w:val="single" w:sz="4" w:space="0" w:color="auto"/>
            </w:tcBorders>
          </w:tcPr>
          <w:p w:rsidR="00A76817" w:rsidRDefault="00A76817" w:rsidP="007456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Default="00A76817" w:rsidP="007456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Default="00A76817" w:rsidP="007456CD">
            <w:pPr>
              <w:pStyle w:val="CRCoverPage"/>
              <w:spacing w:after="0"/>
              <w:jc w:val="center"/>
              <w:rPr>
                <w:b/>
                <w:caps/>
                <w:noProof/>
              </w:rPr>
            </w:pPr>
            <w:r>
              <w:rPr>
                <w:b/>
                <w:caps/>
                <w:noProof/>
              </w:rPr>
              <w:t>N</w:t>
            </w:r>
          </w:p>
        </w:tc>
        <w:tc>
          <w:tcPr>
            <w:tcW w:w="2977" w:type="dxa"/>
            <w:gridSpan w:val="4"/>
          </w:tcPr>
          <w:p w:rsidR="00A76817" w:rsidRDefault="00A76817" w:rsidP="007456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Default="00A76817" w:rsidP="007456CD">
            <w:pPr>
              <w:pStyle w:val="CRCoverPage"/>
              <w:spacing w:after="0"/>
              <w:ind w:left="99"/>
              <w:rPr>
                <w:noProof/>
              </w:rPr>
            </w:pPr>
          </w:p>
        </w:tc>
      </w:tr>
      <w:tr w:rsidR="00A76817" w:rsidTr="007456CD">
        <w:tc>
          <w:tcPr>
            <w:tcW w:w="2694" w:type="dxa"/>
            <w:gridSpan w:val="2"/>
            <w:tcBorders>
              <w:left w:val="single" w:sz="4" w:space="0" w:color="auto"/>
            </w:tcBorders>
          </w:tcPr>
          <w:p w:rsidR="00A76817" w:rsidRDefault="00A76817" w:rsidP="007456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456CD">
            <w:pPr>
              <w:pStyle w:val="CRCoverPage"/>
              <w:spacing w:after="0"/>
              <w:jc w:val="center"/>
              <w:rPr>
                <w:b/>
                <w:caps/>
                <w:noProof/>
              </w:rPr>
            </w:pPr>
          </w:p>
        </w:tc>
        <w:tc>
          <w:tcPr>
            <w:tcW w:w="2977" w:type="dxa"/>
            <w:gridSpan w:val="4"/>
          </w:tcPr>
          <w:p w:rsidR="00A76817" w:rsidRDefault="00A76817" w:rsidP="007456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817" w:rsidRDefault="00A76817" w:rsidP="007456CD">
            <w:pPr>
              <w:pStyle w:val="CRCoverPage"/>
              <w:spacing w:after="0"/>
              <w:ind w:left="99"/>
              <w:rPr>
                <w:noProof/>
              </w:rPr>
            </w:pPr>
            <w:r>
              <w:rPr>
                <w:noProof/>
              </w:rPr>
              <w:t xml:space="preserve">TS/TR ... CR ... </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456CD">
            <w:pPr>
              <w:pStyle w:val="CRCoverPage"/>
              <w:spacing w:after="0"/>
              <w:jc w:val="center"/>
              <w:rPr>
                <w:b/>
                <w:caps/>
                <w:noProof/>
              </w:rPr>
            </w:pPr>
          </w:p>
        </w:tc>
        <w:tc>
          <w:tcPr>
            <w:tcW w:w="2977" w:type="dxa"/>
            <w:gridSpan w:val="4"/>
          </w:tcPr>
          <w:p w:rsidR="00A76817" w:rsidRDefault="00A76817" w:rsidP="007456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817" w:rsidRDefault="00A76817" w:rsidP="007456CD">
            <w:pPr>
              <w:pStyle w:val="CRCoverPage"/>
              <w:spacing w:after="0"/>
              <w:ind w:left="99"/>
              <w:rPr>
                <w:noProof/>
              </w:rPr>
            </w:pPr>
            <w:r>
              <w:rPr>
                <w:noProof/>
              </w:rPr>
              <w:t xml:space="preserve">TS/TR ... CR ... </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456CD">
            <w:pPr>
              <w:pStyle w:val="CRCoverPage"/>
              <w:spacing w:after="0"/>
              <w:jc w:val="center"/>
              <w:rPr>
                <w:b/>
                <w:caps/>
                <w:noProof/>
              </w:rPr>
            </w:pPr>
          </w:p>
        </w:tc>
        <w:tc>
          <w:tcPr>
            <w:tcW w:w="2977" w:type="dxa"/>
            <w:gridSpan w:val="4"/>
          </w:tcPr>
          <w:p w:rsidR="00A76817" w:rsidRDefault="00A76817" w:rsidP="007456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817" w:rsidRDefault="00A76817" w:rsidP="007456CD">
            <w:pPr>
              <w:pStyle w:val="CRCoverPage"/>
              <w:spacing w:after="0"/>
              <w:ind w:left="99"/>
              <w:rPr>
                <w:noProof/>
              </w:rPr>
            </w:pPr>
            <w:r>
              <w:rPr>
                <w:noProof/>
              </w:rPr>
              <w:t xml:space="preserve">TS/TR ... CR ... </w:t>
            </w:r>
          </w:p>
        </w:tc>
      </w:tr>
      <w:tr w:rsidR="00A76817" w:rsidTr="007456CD">
        <w:tc>
          <w:tcPr>
            <w:tcW w:w="2694" w:type="dxa"/>
            <w:gridSpan w:val="2"/>
            <w:tcBorders>
              <w:left w:val="single" w:sz="4" w:space="0" w:color="auto"/>
            </w:tcBorders>
          </w:tcPr>
          <w:p w:rsidR="00A76817" w:rsidRDefault="00A76817" w:rsidP="007456CD">
            <w:pPr>
              <w:pStyle w:val="CRCoverPage"/>
              <w:spacing w:after="0"/>
              <w:rPr>
                <w:b/>
                <w:i/>
                <w:noProof/>
              </w:rPr>
            </w:pPr>
          </w:p>
        </w:tc>
        <w:tc>
          <w:tcPr>
            <w:tcW w:w="6946" w:type="dxa"/>
            <w:gridSpan w:val="9"/>
            <w:tcBorders>
              <w:right w:val="single" w:sz="4" w:space="0" w:color="auto"/>
            </w:tcBorders>
          </w:tcPr>
          <w:p w:rsidR="00A76817" w:rsidRDefault="00A76817" w:rsidP="007456CD">
            <w:pPr>
              <w:pStyle w:val="CRCoverPage"/>
              <w:spacing w:after="0"/>
              <w:rPr>
                <w:noProof/>
              </w:rPr>
            </w:pPr>
            <w:bookmarkStart w:id="2" w:name="_GoBack"/>
            <w:bookmarkEnd w:id="2"/>
          </w:p>
        </w:tc>
      </w:tr>
      <w:tr w:rsidR="00A76817" w:rsidTr="007456CD">
        <w:tc>
          <w:tcPr>
            <w:tcW w:w="2694" w:type="dxa"/>
            <w:gridSpan w:val="2"/>
            <w:tcBorders>
              <w:left w:val="single" w:sz="4" w:space="0" w:color="auto"/>
              <w:bottom w:val="single" w:sz="4" w:space="0" w:color="auto"/>
            </w:tcBorders>
          </w:tcPr>
          <w:p w:rsidR="00A76817" w:rsidRDefault="00A76817" w:rsidP="007456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770AB" w:rsidRDefault="00F35A09" w:rsidP="008770AB">
            <w:pPr>
              <w:pStyle w:val="CRCoverPage"/>
              <w:spacing w:after="0"/>
              <w:ind w:left="100"/>
            </w:pPr>
            <w:r>
              <w:t>With the agreement of the present CR, TS 36.579-2 needs to be upgraded to Rel-15.</w:t>
            </w:r>
          </w:p>
          <w:p w:rsidR="008770AB" w:rsidRDefault="008770AB" w:rsidP="008770AB">
            <w:pPr>
              <w:pStyle w:val="CRCoverPage"/>
              <w:spacing w:after="0"/>
              <w:ind w:left="100"/>
            </w:pPr>
          </w:p>
          <w:p w:rsidR="008770AB" w:rsidRDefault="008770AB" w:rsidP="008770AB">
            <w:pPr>
              <w:pStyle w:val="CRCoverPage"/>
              <w:spacing w:after="0"/>
              <w:ind w:left="100"/>
            </w:pPr>
            <w:r>
              <w:t>The present CR is an Intermediate revision of R5-21215</w:t>
            </w:r>
            <w:r>
              <w:t>1</w:t>
            </w:r>
            <w:r>
              <w:t xml:space="preserve"> - changes are highlighted</w:t>
            </w:r>
          </w:p>
          <w:p w:rsidR="008770AB" w:rsidRDefault="008770AB" w:rsidP="008770AB">
            <w:pPr>
              <w:pStyle w:val="CRCoverPage"/>
              <w:spacing w:after="0"/>
              <w:ind w:left="100"/>
            </w:pPr>
            <w:r w:rsidRPr="0095407C">
              <w:rPr>
                <w:highlight w:val="yellow"/>
              </w:rPr>
              <w:t xml:space="preserve">r1: </w:t>
            </w:r>
            <w:r>
              <w:rPr>
                <w:highlight w:val="yellow"/>
              </w:rPr>
              <w:t>Releasing the LTE step clarified; w</w:t>
            </w:r>
            <w:r w:rsidRPr="00252BB4">
              <w:rPr>
                <w:highlight w:val="yellow"/>
              </w:rPr>
              <w:t>rong reference (</w:t>
            </w:r>
            <w:r>
              <w:rPr>
                <w:highlight w:val="yellow"/>
              </w:rPr>
              <w:t>table number</w:t>
            </w:r>
            <w:r w:rsidRPr="00252BB4">
              <w:rPr>
                <w:highlight w:val="yellow"/>
              </w:rPr>
              <w:t xml:space="preserve">) corrected; missing </w:t>
            </w:r>
            <w:r>
              <w:rPr>
                <w:highlight w:val="yellow"/>
              </w:rPr>
              <w:t>Accept-contact header</w:t>
            </w:r>
            <w:r w:rsidRPr="00252BB4">
              <w:rPr>
                <w:highlight w:val="yellow"/>
              </w:rPr>
              <w:t xml:space="preserve"> added; specific message conditions clarified</w:t>
            </w:r>
          </w:p>
          <w:p w:rsidR="00F35A09" w:rsidRDefault="00F35A09" w:rsidP="00F35A09">
            <w:pPr>
              <w:pStyle w:val="CRCoverPage"/>
              <w:spacing w:after="0"/>
              <w:ind w:left="100"/>
            </w:pPr>
          </w:p>
          <w:p w:rsidR="00A76817" w:rsidRDefault="00A76817" w:rsidP="007456CD">
            <w:pPr>
              <w:pStyle w:val="CRCoverPage"/>
              <w:spacing w:after="0"/>
              <w:ind w:left="100"/>
              <w:rPr>
                <w:noProof/>
              </w:rPr>
            </w:pPr>
          </w:p>
        </w:tc>
      </w:tr>
      <w:tr w:rsidR="00A76817" w:rsidRPr="008863B9" w:rsidTr="007456CD">
        <w:tc>
          <w:tcPr>
            <w:tcW w:w="2694" w:type="dxa"/>
            <w:gridSpan w:val="2"/>
            <w:tcBorders>
              <w:top w:val="single" w:sz="4" w:space="0" w:color="auto"/>
              <w:bottom w:val="single" w:sz="4" w:space="0" w:color="auto"/>
            </w:tcBorders>
          </w:tcPr>
          <w:p w:rsidR="00A76817" w:rsidRPr="008863B9" w:rsidRDefault="00A76817" w:rsidP="007456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863B9" w:rsidRDefault="00A76817" w:rsidP="007456CD">
            <w:pPr>
              <w:pStyle w:val="CRCoverPage"/>
              <w:spacing w:after="0"/>
              <w:ind w:left="100"/>
              <w:rPr>
                <w:noProof/>
                <w:sz w:val="8"/>
                <w:szCs w:val="8"/>
              </w:rPr>
            </w:pPr>
          </w:p>
        </w:tc>
      </w:tr>
      <w:tr w:rsidR="00A76817" w:rsidTr="007456CD">
        <w:tc>
          <w:tcPr>
            <w:tcW w:w="2694" w:type="dxa"/>
            <w:gridSpan w:val="2"/>
            <w:tcBorders>
              <w:top w:val="single" w:sz="4" w:space="0" w:color="auto"/>
              <w:left w:val="single" w:sz="4" w:space="0" w:color="auto"/>
              <w:bottom w:val="single" w:sz="4" w:space="0" w:color="auto"/>
            </w:tcBorders>
          </w:tcPr>
          <w:p w:rsidR="00A76817" w:rsidRDefault="00A76817" w:rsidP="007456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Default="00A76817" w:rsidP="007456CD">
            <w:pPr>
              <w:pStyle w:val="CRCoverPage"/>
              <w:spacing w:after="0"/>
              <w:ind w:left="100"/>
              <w:rPr>
                <w:noProof/>
              </w:rPr>
            </w:pPr>
          </w:p>
        </w:tc>
      </w:tr>
    </w:tbl>
    <w:p w:rsidR="00A76817" w:rsidRDefault="00A76817" w:rsidP="00A76817">
      <w:pPr>
        <w:pStyle w:val="CRCoverPage"/>
        <w:spacing w:after="0"/>
        <w:rPr>
          <w:noProof/>
          <w:sz w:val="8"/>
          <w:szCs w:val="8"/>
        </w:rPr>
      </w:pPr>
    </w:p>
    <w:p w:rsidR="00A76817" w:rsidRDefault="00A76817" w:rsidP="00A76817">
      <w:pPr>
        <w:rPr>
          <w:noProof/>
        </w:rPr>
        <w:sectPr w:rsidR="00A76817">
          <w:headerReference w:type="even" r:id="rId12"/>
          <w:footnotePr>
            <w:numRestart w:val="eachSect"/>
          </w:footnotePr>
          <w:pgSz w:w="11907" w:h="16840" w:code="9"/>
          <w:pgMar w:top="1418" w:right="1134" w:bottom="1134" w:left="1134" w:header="680" w:footer="567" w:gutter="0"/>
          <w:cols w:space="720"/>
        </w:sectPr>
      </w:pPr>
    </w:p>
    <w:bookmarkEnd w:id="0"/>
    <w:p w:rsidR="00A76817" w:rsidRPr="00DE6BD1" w:rsidRDefault="00A76817" w:rsidP="00A76817">
      <w:pPr>
        <w:pStyle w:val="H6"/>
      </w:pPr>
      <w:r w:rsidRPr="00DE6BD1">
        <w:lastRenderedPageBreak/>
        <w:t>6.2.17.3.3</w:t>
      </w:r>
      <w:r w:rsidRPr="00DE6BD1">
        <w:tab/>
        <w:t>Specific message contents</w:t>
      </w:r>
    </w:p>
    <w:p w:rsidR="00A76817" w:rsidRPr="00DE6BD1" w:rsidRDefault="00A76817" w:rsidP="00A76817">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456CD">
        <w:trPr>
          <w:jc w:val="center"/>
        </w:trPr>
        <w:tc>
          <w:tcPr>
            <w:tcW w:w="9639" w:type="dxa"/>
            <w:gridSpan w:val="5"/>
          </w:tcPr>
          <w:p w:rsidR="00A76817" w:rsidRPr="00DE6BD1" w:rsidRDefault="00A76817" w:rsidP="007456CD">
            <w:pPr>
              <w:pStyle w:val="TAL"/>
            </w:pPr>
            <w:r w:rsidRPr="00DE6BD1">
              <w:t>Derivation Path: TS 36.579-1 [2], table 5.5.2.5.</w:t>
            </w:r>
            <w:r w:rsidRPr="00092DF1">
              <w:t>2</w:t>
            </w:r>
            <w:r>
              <w:t>-</w:t>
            </w:r>
            <w:r w:rsidRPr="00092DF1">
              <w:t>1</w:t>
            </w:r>
            <w:r w:rsidRPr="00DE6BD1">
              <w:t>, condition PRIVATE-CALL</w:t>
            </w:r>
          </w:p>
        </w:tc>
      </w:tr>
      <w:tr w:rsidR="00A76817" w:rsidRPr="00DE6BD1" w:rsidTr="007456CD">
        <w:trPr>
          <w:jc w:val="center"/>
        </w:trPr>
        <w:tc>
          <w:tcPr>
            <w:tcW w:w="2835" w:type="dxa"/>
          </w:tcPr>
          <w:p w:rsidR="00A76817" w:rsidRPr="00DE6BD1" w:rsidRDefault="00A76817" w:rsidP="007456CD">
            <w:pPr>
              <w:pStyle w:val="TAH"/>
            </w:pPr>
            <w:r w:rsidRPr="00DE6BD1">
              <w:t>Information Element</w:t>
            </w:r>
          </w:p>
        </w:tc>
        <w:tc>
          <w:tcPr>
            <w:tcW w:w="2126" w:type="dxa"/>
          </w:tcPr>
          <w:p w:rsidR="00A76817" w:rsidRPr="00DE6BD1" w:rsidRDefault="00A76817" w:rsidP="007456CD">
            <w:pPr>
              <w:pStyle w:val="TAH"/>
            </w:pPr>
            <w:r w:rsidRPr="00DE6BD1">
              <w:t>Value/remark</w:t>
            </w:r>
          </w:p>
        </w:tc>
        <w:tc>
          <w:tcPr>
            <w:tcW w:w="2126" w:type="dxa"/>
            <w:tcBorders>
              <w:bottom w:val="single" w:sz="4" w:space="0" w:color="auto"/>
            </w:tcBorders>
          </w:tcPr>
          <w:p w:rsidR="00A76817" w:rsidRPr="00DE6BD1" w:rsidRDefault="00A76817" w:rsidP="007456CD">
            <w:pPr>
              <w:pStyle w:val="TAH"/>
            </w:pPr>
            <w:r w:rsidRPr="00DE6BD1">
              <w:t>Comment</w:t>
            </w:r>
          </w:p>
        </w:tc>
        <w:tc>
          <w:tcPr>
            <w:tcW w:w="1418" w:type="dxa"/>
          </w:tcPr>
          <w:p w:rsidR="00A76817" w:rsidRPr="00DE6BD1" w:rsidRDefault="00A76817" w:rsidP="007456CD">
            <w:pPr>
              <w:pStyle w:val="TAH"/>
            </w:pPr>
            <w:r w:rsidRPr="00DE6BD1">
              <w:t>Reference</w:t>
            </w:r>
          </w:p>
        </w:tc>
        <w:tc>
          <w:tcPr>
            <w:tcW w:w="1134" w:type="dxa"/>
          </w:tcPr>
          <w:p w:rsidR="00A76817" w:rsidRPr="00DE6BD1" w:rsidRDefault="00A76817" w:rsidP="007456CD">
            <w:pPr>
              <w:pStyle w:val="TAH"/>
            </w:pPr>
            <w:r w:rsidRPr="00DE6BD1">
              <w:t>Condition</w:t>
            </w:r>
          </w:p>
        </w:tc>
      </w:tr>
      <w:tr w:rsidR="00A76817" w:rsidRPr="00092DF1" w:rsidTr="007456CD">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251EBC" w:rsidRDefault="00A76817" w:rsidP="007456CD">
            <w:pPr>
              <w:pStyle w:val="TAH"/>
            </w:pPr>
          </w:p>
        </w:tc>
      </w:tr>
      <w:tr w:rsidR="00A76817" w:rsidRPr="00DE6BD1" w:rsidTr="007456CD">
        <w:trPr>
          <w:jc w:val="center"/>
        </w:trPr>
        <w:tc>
          <w:tcPr>
            <w:tcW w:w="2835" w:type="dxa"/>
          </w:tcPr>
          <w:p w:rsidR="00A76817" w:rsidRPr="00DE6BD1" w:rsidRDefault="00A76817" w:rsidP="007456CD">
            <w:pPr>
              <w:pStyle w:val="TAL"/>
            </w:pPr>
            <w:proofErr w:type="spellStart"/>
            <w:r w:rsidRPr="00DE6BD1">
              <w:rPr>
                <w:b/>
                <w:bCs/>
              </w:rPr>
              <w:t>Priv</w:t>
            </w:r>
            <w:proofErr w:type="spellEnd"/>
            <w:r w:rsidRPr="00DE6BD1">
              <w:rPr>
                <w:b/>
                <w:bCs/>
              </w:rPr>
              <w:t>-Answer-Mode</w:t>
            </w:r>
          </w:p>
        </w:tc>
        <w:tc>
          <w:tcPr>
            <w:tcW w:w="2126" w:type="dxa"/>
          </w:tcPr>
          <w:p w:rsidR="00A76817" w:rsidRPr="00DE6BD1" w:rsidRDefault="00A76817" w:rsidP="007456CD">
            <w:pPr>
              <w:pStyle w:val="TAL"/>
            </w:pP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tcPr>
          <w:p w:rsidR="00A76817" w:rsidRPr="00DE6BD1" w:rsidRDefault="00A76817" w:rsidP="007456CD">
            <w:pPr>
              <w:pStyle w:val="TAL"/>
              <w:rPr>
                <w:bCs/>
              </w:rPr>
            </w:pPr>
            <w:r w:rsidRPr="00DE6BD1">
              <w:rPr>
                <w:bCs/>
              </w:rPr>
              <w:t xml:space="preserve">  answer-mode-value</w:t>
            </w:r>
          </w:p>
        </w:tc>
        <w:tc>
          <w:tcPr>
            <w:tcW w:w="2126" w:type="dxa"/>
          </w:tcPr>
          <w:p w:rsidR="00A76817" w:rsidRPr="00DE6BD1" w:rsidRDefault="00A76817" w:rsidP="007456CD">
            <w:pPr>
              <w:pStyle w:val="TAL"/>
            </w:pPr>
            <w:r w:rsidRPr="00DE6BD1">
              <w:rPr>
                <w:iCs/>
              </w:rPr>
              <w:t>"Auto"</w:t>
            </w: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tcPr>
          <w:p w:rsidR="00A76817" w:rsidRPr="00DE6BD1" w:rsidRDefault="00A76817" w:rsidP="007456CD">
            <w:pPr>
              <w:pStyle w:val="TAL"/>
              <w:rPr>
                <w:bCs/>
              </w:rPr>
            </w:pPr>
            <w:r w:rsidRPr="00092DF1">
              <w:rPr>
                <w:bCs/>
              </w:rPr>
              <w:t xml:space="preserve">  answer-mode-</w:t>
            </w:r>
            <w:proofErr w:type="spellStart"/>
            <w:r w:rsidRPr="00092DF1">
              <w:rPr>
                <w:bCs/>
              </w:rPr>
              <w:t>param</w:t>
            </w:r>
            <w:proofErr w:type="spellEnd"/>
          </w:p>
        </w:tc>
        <w:tc>
          <w:tcPr>
            <w:tcW w:w="2126" w:type="dxa"/>
          </w:tcPr>
          <w:p w:rsidR="00A76817" w:rsidRPr="00DE6BD1" w:rsidRDefault="00A76817" w:rsidP="007456CD">
            <w:pPr>
              <w:pStyle w:val="TAL"/>
            </w:pPr>
            <w:r w:rsidRPr="00092DF1">
              <w:rPr>
                <w:iCs/>
              </w:rPr>
              <w:t>“</w:t>
            </w:r>
            <w:r w:rsidRPr="00092DF1">
              <w:rPr>
                <w:bCs/>
              </w:rPr>
              <w:t>require”</w:t>
            </w: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tcPr>
          <w:p w:rsidR="00A76817" w:rsidRPr="00DE6BD1" w:rsidRDefault="00A76817" w:rsidP="007456CD">
            <w:pPr>
              <w:pStyle w:val="TAL"/>
              <w:rPr>
                <w:b/>
                <w:bCs/>
              </w:rPr>
            </w:pPr>
            <w:r w:rsidRPr="00DE6BD1">
              <w:rPr>
                <w:b/>
                <w:bCs/>
              </w:rPr>
              <w:t>Message-body</w:t>
            </w:r>
          </w:p>
        </w:tc>
        <w:tc>
          <w:tcPr>
            <w:tcW w:w="2126" w:type="dxa"/>
          </w:tcPr>
          <w:p w:rsidR="00A76817" w:rsidRPr="00DE6BD1" w:rsidRDefault="00A76817" w:rsidP="007456CD">
            <w:pPr>
              <w:pStyle w:val="TAL"/>
            </w:pPr>
          </w:p>
        </w:tc>
        <w:tc>
          <w:tcPr>
            <w:tcW w:w="2126" w:type="dxa"/>
            <w:tcBorders>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rPr>
                <w:b/>
              </w:rPr>
            </w:pPr>
            <w:r w:rsidRPr="00092DF1">
              <w:t xml:space="preserve">  MIME body part</w:t>
            </w:r>
          </w:p>
        </w:tc>
        <w:tc>
          <w:tcPr>
            <w:tcW w:w="2126" w:type="dxa"/>
            <w:vAlign w:val="center"/>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r w:rsidRPr="00092DF1">
              <w:rPr>
                <w:b/>
                <w:bCs/>
              </w:rPr>
              <w:t>SDP Message</w:t>
            </w: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pPr>
            <w:r w:rsidRPr="00092DF1">
              <w:t xml:space="preserve">    MIME-part-body</w:t>
            </w:r>
          </w:p>
        </w:tc>
        <w:tc>
          <w:tcPr>
            <w:tcW w:w="2126" w:type="dxa"/>
            <w:vAlign w:val="center"/>
          </w:tcPr>
          <w:p w:rsidR="00A76817" w:rsidRPr="00DE6BD1" w:rsidRDefault="00A76817" w:rsidP="007456CD">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rPr>
                <w:b/>
              </w:rPr>
            </w:pPr>
            <w:r w:rsidRPr="00092DF1">
              <w:t xml:space="preserve">  MIME body part</w:t>
            </w:r>
          </w:p>
        </w:tc>
        <w:tc>
          <w:tcPr>
            <w:tcW w:w="2126" w:type="dxa"/>
            <w:vAlign w:val="center"/>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r w:rsidRPr="00092DF1">
              <w:rPr>
                <w:b/>
                <w:bCs/>
              </w:rPr>
              <w:t>MCPTT-Info</w:t>
            </w: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r w:rsidR="00A76817" w:rsidRPr="00DE6BD1" w:rsidTr="007456CD">
        <w:trPr>
          <w:jc w:val="center"/>
        </w:trPr>
        <w:tc>
          <w:tcPr>
            <w:tcW w:w="2835" w:type="dxa"/>
            <w:vAlign w:val="center"/>
          </w:tcPr>
          <w:p w:rsidR="00A76817" w:rsidRPr="00DE6BD1" w:rsidRDefault="00A76817" w:rsidP="007456CD">
            <w:pPr>
              <w:pStyle w:val="TAL"/>
            </w:pPr>
            <w:r w:rsidRPr="00092DF1">
              <w:t xml:space="preserve">    MIME-part-body</w:t>
            </w:r>
          </w:p>
        </w:tc>
        <w:tc>
          <w:tcPr>
            <w:tcW w:w="2126" w:type="dxa"/>
            <w:vAlign w:val="center"/>
          </w:tcPr>
          <w:p w:rsidR="00A76817" w:rsidRPr="00DE6BD1" w:rsidRDefault="00A76817" w:rsidP="007456CD">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4" w:type="dxa"/>
            <w:vAlign w:val="bottom"/>
          </w:tcPr>
          <w:p w:rsidR="00A76817" w:rsidRPr="00DE6BD1" w:rsidRDefault="00A76817" w:rsidP="007456CD">
            <w:pPr>
              <w:pStyle w:val="TAL"/>
            </w:pPr>
          </w:p>
        </w:tc>
      </w:tr>
    </w:tbl>
    <w:p w:rsidR="00A76817" w:rsidRPr="00DE6BD1" w:rsidRDefault="00A76817" w:rsidP="00A76817"/>
    <w:p w:rsidR="00A76817" w:rsidRPr="00DE6BD1" w:rsidRDefault="00A76817" w:rsidP="00A76817">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456CD">
        <w:trPr>
          <w:jc w:val="center"/>
        </w:trPr>
        <w:tc>
          <w:tcPr>
            <w:tcW w:w="9639" w:type="dxa"/>
            <w:gridSpan w:val="5"/>
          </w:tcPr>
          <w:p w:rsidR="00A76817" w:rsidRPr="00DE6BD1" w:rsidRDefault="00A76817" w:rsidP="007456CD">
            <w:pPr>
              <w:pStyle w:val="TAL"/>
            </w:pPr>
            <w:r w:rsidRPr="00DE6BD1">
              <w:t>Derivation Path: TS 36.579-1 [2], table 5.5.3.2.</w:t>
            </w:r>
            <w:r w:rsidRPr="00092DF1">
              <w:t>2</w:t>
            </w:r>
            <w:r w:rsidRPr="00DE6BD1">
              <w:t>-1, condition PRIVATE-CALL</w:t>
            </w:r>
          </w:p>
        </w:tc>
      </w:tr>
      <w:tr w:rsidR="00A76817" w:rsidRPr="00DE6BD1" w:rsidTr="007456CD">
        <w:trPr>
          <w:jc w:val="center"/>
        </w:trPr>
        <w:tc>
          <w:tcPr>
            <w:tcW w:w="2835" w:type="dxa"/>
          </w:tcPr>
          <w:p w:rsidR="00A76817" w:rsidRPr="00DE6BD1" w:rsidRDefault="00A76817" w:rsidP="007456CD">
            <w:pPr>
              <w:pStyle w:val="TAH"/>
            </w:pPr>
            <w:r w:rsidRPr="00DE6BD1">
              <w:t>Information Element</w:t>
            </w:r>
          </w:p>
        </w:tc>
        <w:tc>
          <w:tcPr>
            <w:tcW w:w="2126" w:type="dxa"/>
          </w:tcPr>
          <w:p w:rsidR="00A76817" w:rsidRPr="00DE6BD1" w:rsidRDefault="00A76817" w:rsidP="007456CD">
            <w:pPr>
              <w:pStyle w:val="TAH"/>
            </w:pPr>
            <w:r w:rsidRPr="00DE6BD1">
              <w:t>Value/remark</w:t>
            </w:r>
          </w:p>
        </w:tc>
        <w:tc>
          <w:tcPr>
            <w:tcW w:w="2126" w:type="dxa"/>
            <w:tcBorders>
              <w:bottom w:val="single" w:sz="4" w:space="0" w:color="auto"/>
            </w:tcBorders>
          </w:tcPr>
          <w:p w:rsidR="00A76817" w:rsidRPr="00DE6BD1" w:rsidRDefault="00A76817" w:rsidP="007456CD">
            <w:pPr>
              <w:pStyle w:val="TAH"/>
            </w:pPr>
            <w:r w:rsidRPr="00DE6BD1">
              <w:t>Comment</w:t>
            </w:r>
          </w:p>
        </w:tc>
        <w:tc>
          <w:tcPr>
            <w:tcW w:w="1418" w:type="dxa"/>
          </w:tcPr>
          <w:p w:rsidR="00A76817" w:rsidRPr="00DE6BD1" w:rsidRDefault="00A76817" w:rsidP="007456CD">
            <w:pPr>
              <w:pStyle w:val="TAH"/>
            </w:pPr>
            <w:r w:rsidRPr="00DE6BD1">
              <w:t>Reference</w:t>
            </w:r>
          </w:p>
        </w:tc>
        <w:tc>
          <w:tcPr>
            <w:tcW w:w="1134" w:type="dxa"/>
          </w:tcPr>
          <w:p w:rsidR="00A76817" w:rsidRPr="00DE6BD1" w:rsidRDefault="00A76817" w:rsidP="007456CD">
            <w:pPr>
              <w:pStyle w:val="TAH"/>
            </w:pPr>
            <w:r w:rsidRPr="00DE6BD1">
              <w:t>Condition</w:t>
            </w:r>
          </w:p>
        </w:tc>
      </w:tr>
      <w:tr w:rsidR="00A76817" w:rsidRPr="00DE6BD1" w:rsidTr="007456CD">
        <w:trPr>
          <w:jc w:val="center"/>
        </w:trPr>
        <w:tc>
          <w:tcPr>
            <w:tcW w:w="2836" w:type="dxa"/>
            <w:vAlign w:val="center"/>
          </w:tcPr>
          <w:p w:rsidR="00A76817" w:rsidRPr="00DE6BD1" w:rsidRDefault="00A76817" w:rsidP="007456CD">
            <w:pPr>
              <w:pStyle w:val="TAL"/>
            </w:pPr>
            <w:proofErr w:type="spellStart"/>
            <w:r w:rsidRPr="00DE6BD1">
              <w:t>mcpttinfo</w:t>
            </w:r>
            <w:proofErr w:type="spellEnd"/>
          </w:p>
        </w:tc>
        <w:tc>
          <w:tcPr>
            <w:tcW w:w="2126" w:type="dxa"/>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tcBorders>
              <w:bottom w:val="single" w:sz="4" w:space="0" w:color="auto"/>
            </w:tcBorders>
            <w:vAlign w:val="center"/>
          </w:tcPr>
          <w:p w:rsidR="00A76817" w:rsidRPr="00DE6BD1" w:rsidRDefault="00A76817" w:rsidP="007456CD">
            <w:pPr>
              <w:pStyle w:val="TAL"/>
            </w:pPr>
            <w:r w:rsidRPr="00DE6BD1">
              <w:t xml:space="preserve">  </w:t>
            </w:r>
            <w:proofErr w:type="spellStart"/>
            <w:r w:rsidRPr="00DE6BD1">
              <w:t>mcptt-Params</w:t>
            </w:r>
            <w:proofErr w:type="spellEnd"/>
          </w:p>
        </w:tc>
        <w:tc>
          <w:tcPr>
            <w:tcW w:w="2126" w:type="dxa"/>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tcBorders>
              <w:bottom w:val="nil"/>
            </w:tcBorders>
            <w:vAlign w:val="center"/>
          </w:tcPr>
          <w:p w:rsidR="00A76817" w:rsidRPr="00DE6BD1" w:rsidRDefault="00A76817" w:rsidP="007456CD">
            <w:pPr>
              <w:pStyle w:val="TAL"/>
            </w:pPr>
            <w:r w:rsidRPr="00DE6BD1">
              <w:t xml:space="preserve">    session-type</w:t>
            </w:r>
          </w:p>
        </w:tc>
        <w:tc>
          <w:tcPr>
            <w:tcW w:w="2126" w:type="dxa"/>
          </w:tcPr>
          <w:p w:rsidR="00A76817" w:rsidRPr="00DE6BD1" w:rsidRDefault="00A76817" w:rsidP="007456CD">
            <w:pPr>
              <w:pStyle w:val="TAL"/>
            </w:pPr>
            <w:r w:rsidRPr="00DE6BD1">
              <w:t>"ambient-listening"</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vAlign w:val="center"/>
          </w:tcPr>
          <w:p w:rsidR="00A76817" w:rsidRPr="00DE6BD1" w:rsidRDefault="00A76817" w:rsidP="007456CD">
            <w:pPr>
              <w:pStyle w:val="TAL"/>
            </w:pPr>
            <w:r w:rsidRPr="00DE6BD1">
              <w:t xml:space="preserve">    </w:t>
            </w:r>
            <w:proofErr w:type="spellStart"/>
            <w:r w:rsidRPr="00DE6BD1">
              <w:t>anyExt</w:t>
            </w:r>
            <w:proofErr w:type="spellEnd"/>
          </w:p>
        </w:tc>
        <w:tc>
          <w:tcPr>
            <w:tcW w:w="2126" w:type="dxa"/>
          </w:tcPr>
          <w:p w:rsidR="00A76817" w:rsidRPr="00DE6BD1" w:rsidRDefault="00A76817" w:rsidP="007456CD">
            <w:pPr>
              <w:pStyle w:val="TAL"/>
            </w:pP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r w:rsidR="00A76817" w:rsidRPr="00DE6BD1" w:rsidTr="007456CD">
        <w:trPr>
          <w:jc w:val="center"/>
        </w:trPr>
        <w:tc>
          <w:tcPr>
            <w:tcW w:w="2836" w:type="dxa"/>
            <w:vAlign w:val="center"/>
          </w:tcPr>
          <w:p w:rsidR="00A76817" w:rsidRPr="00DE6BD1" w:rsidRDefault="00A76817" w:rsidP="007456CD">
            <w:pPr>
              <w:pStyle w:val="TAL"/>
            </w:pPr>
            <w:r w:rsidRPr="00DE6BD1">
              <w:t xml:space="preserve">      ambient-listening-type</w:t>
            </w:r>
          </w:p>
        </w:tc>
        <w:tc>
          <w:tcPr>
            <w:tcW w:w="2126" w:type="dxa"/>
          </w:tcPr>
          <w:p w:rsidR="00A76817" w:rsidRPr="00DE6BD1" w:rsidRDefault="00A76817" w:rsidP="007456CD">
            <w:pPr>
              <w:pStyle w:val="TAL"/>
            </w:pPr>
            <w:r w:rsidRPr="00DE6BD1">
              <w:t>"</w:t>
            </w:r>
            <w:r w:rsidRPr="00092DF1">
              <w:t>local</w:t>
            </w:r>
            <w:r w:rsidRPr="00DE6BD1">
              <w:t>-</w:t>
            </w:r>
            <w:proofErr w:type="spellStart"/>
            <w:r w:rsidRPr="00DE6BD1">
              <w:t>init</w:t>
            </w:r>
            <w:proofErr w:type="spellEnd"/>
            <w:r w:rsidRPr="00DE6BD1">
              <w:t>"</w:t>
            </w:r>
          </w:p>
        </w:tc>
        <w:tc>
          <w:tcPr>
            <w:tcW w:w="2126" w:type="dxa"/>
            <w:tcBorders>
              <w:top w:val="single" w:sz="4" w:space="0" w:color="auto"/>
              <w:bottom w:val="single" w:sz="4" w:space="0" w:color="auto"/>
            </w:tcBorders>
          </w:tcPr>
          <w:p w:rsidR="00A76817" w:rsidRPr="00DE6BD1" w:rsidRDefault="00A76817" w:rsidP="007456CD">
            <w:pPr>
              <w:pStyle w:val="TAL"/>
            </w:pPr>
          </w:p>
        </w:tc>
        <w:tc>
          <w:tcPr>
            <w:tcW w:w="1418" w:type="dxa"/>
          </w:tcPr>
          <w:p w:rsidR="00A76817" w:rsidRPr="00DE6BD1" w:rsidRDefault="00A76817" w:rsidP="007456CD">
            <w:pPr>
              <w:pStyle w:val="TAL"/>
            </w:pPr>
          </w:p>
        </w:tc>
        <w:tc>
          <w:tcPr>
            <w:tcW w:w="1133" w:type="dxa"/>
            <w:vAlign w:val="bottom"/>
          </w:tcPr>
          <w:p w:rsidR="00A76817" w:rsidRPr="00DE6BD1" w:rsidRDefault="00A76817" w:rsidP="007456CD">
            <w:pPr>
              <w:pStyle w:val="TAL"/>
            </w:pPr>
          </w:p>
        </w:tc>
      </w:tr>
    </w:tbl>
    <w:p w:rsidR="00A76817" w:rsidRPr="00DE6BD1" w:rsidRDefault="00A76817" w:rsidP="00A76817"/>
    <w:p w:rsidR="00A76817" w:rsidRPr="00DE6BD1" w:rsidRDefault="00A76817" w:rsidP="00A76817">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456CD">
        <w:trPr>
          <w:jc w:val="center"/>
        </w:trPr>
        <w:tc>
          <w:tcPr>
            <w:tcW w:w="9639" w:type="dxa"/>
            <w:gridSpan w:val="5"/>
          </w:tcPr>
          <w:p w:rsidR="00A76817" w:rsidRPr="00DE6BD1" w:rsidRDefault="00A76817" w:rsidP="007456CD">
            <w:pPr>
              <w:pStyle w:val="TAL"/>
            </w:pPr>
            <w:r w:rsidRPr="00DE6BD1">
              <w:t>Derivation Path: TS 36.579-1 [2], table 5.5.3.1</w:t>
            </w:r>
            <w:r>
              <w:t>.2</w:t>
            </w:r>
            <w:r w:rsidRPr="00DE6BD1">
              <w:t>-1, condition PRIVATE-CALL</w:t>
            </w:r>
          </w:p>
        </w:tc>
      </w:tr>
      <w:tr w:rsidR="00A76817" w:rsidRPr="00DE6BD1" w:rsidTr="007456CD">
        <w:trPr>
          <w:jc w:val="center"/>
        </w:trPr>
        <w:tc>
          <w:tcPr>
            <w:tcW w:w="2835" w:type="dxa"/>
          </w:tcPr>
          <w:p w:rsidR="00A76817" w:rsidRPr="00DE6BD1" w:rsidRDefault="00A76817" w:rsidP="007456CD">
            <w:pPr>
              <w:pStyle w:val="TAH"/>
            </w:pPr>
            <w:r w:rsidRPr="00DE6BD1">
              <w:t>Information Element</w:t>
            </w:r>
          </w:p>
        </w:tc>
        <w:tc>
          <w:tcPr>
            <w:tcW w:w="2126" w:type="dxa"/>
          </w:tcPr>
          <w:p w:rsidR="00A76817" w:rsidRPr="00DE6BD1" w:rsidRDefault="00A76817" w:rsidP="007456CD">
            <w:pPr>
              <w:pStyle w:val="TAH"/>
            </w:pPr>
            <w:r w:rsidRPr="00DE6BD1">
              <w:t>Value/remark</w:t>
            </w:r>
          </w:p>
        </w:tc>
        <w:tc>
          <w:tcPr>
            <w:tcW w:w="2126" w:type="dxa"/>
            <w:tcBorders>
              <w:bottom w:val="single" w:sz="4" w:space="0" w:color="auto"/>
            </w:tcBorders>
          </w:tcPr>
          <w:p w:rsidR="00A76817" w:rsidRPr="00DE6BD1" w:rsidRDefault="00A76817" w:rsidP="007456CD">
            <w:pPr>
              <w:pStyle w:val="TAH"/>
            </w:pPr>
            <w:r w:rsidRPr="00DE6BD1">
              <w:t>Comment</w:t>
            </w:r>
          </w:p>
        </w:tc>
        <w:tc>
          <w:tcPr>
            <w:tcW w:w="1418" w:type="dxa"/>
          </w:tcPr>
          <w:p w:rsidR="00A76817" w:rsidRPr="00DE6BD1" w:rsidRDefault="00A76817" w:rsidP="007456CD">
            <w:pPr>
              <w:pStyle w:val="TAH"/>
            </w:pPr>
            <w:r w:rsidRPr="00DE6BD1">
              <w:t>Reference</w:t>
            </w:r>
          </w:p>
        </w:tc>
        <w:tc>
          <w:tcPr>
            <w:tcW w:w="1134" w:type="dxa"/>
          </w:tcPr>
          <w:p w:rsidR="00A76817" w:rsidRPr="00DE6BD1" w:rsidRDefault="00A76817" w:rsidP="007456CD">
            <w:pPr>
              <w:pStyle w:val="TAH"/>
            </w:pPr>
            <w:r w:rsidRPr="00DE6BD1">
              <w:t>Condition</w:t>
            </w:r>
          </w:p>
        </w:tc>
      </w:tr>
      <w:tr w:rsidR="00A76817" w:rsidRPr="00DE6BD1" w:rsidTr="007456CD">
        <w:trPr>
          <w:jc w:val="center"/>
        </w:trPr>
        <w:tc>
          <w:tcPr>
            <w:tcW w:w="2835" w:type="dxa"/>
            <w:shd w:val="clear" w:color="auto" w:fill="auto"/>
            <w:vAlign w:val="center"/>
          </w:tcPr>
          <w:p w:rsidR="00A76817" w:rsidRPr="00DE6BD1" w:rsidRDefault="00A76817" w:rsidP="007456CD">
            <w:pPr>
              <w:pStyle w:val="TAL"/>
              <w:rPr>
                <w:b/>
              </w:rPr>
            </w:pPr>
            <w:r w:rsidRPr="00DE6BD1">
              <w:rPr>
                <w:b/>
              </w:rPr>
              <w:t xml:space="preserve">  media attribute</w:t>
            </w:r>
          </w:p>
        </w:tc>
        <w:tc>
          <w:tcPr>
            <w:tcW w:w="2126" w:type="dxa"/>
            <w:shd w:val="clear" w:color="auto" w:fill="auto"/>
            <w:vAlign w:val="center"/>
          </w:tcPr>
          <w:p w:rsidR="00A76817" w:rsidRPr="00DE6BD1" w:rsidRDefault="00A76817" w:rsidP="007456CD">
            <w:pPr>
              <w:pStyle w:val="TAL"/>
            </w:pPr>
          </w:p>
        </w:tc>
        <w:tc>
          <w:tcPr>
            <w:tcW w:w="2126" w:type="dxa"/>
            <w:tcBorders>
              <w:top w:val="single" w:sz="4" w:space="0" w:color="auto"/>
              <w:bottom w:val="single" w:sz="4" w:space="0" w:color="auto"/>
            </w:tcBorders>
            <w:shd w:val="clear" w:color="auto" w:fill="auto"/>
          </w:tcPr>
          <w:p w:rsidR="00A76817" w:rsidRPr="00DE6BD1" w:rsidRDefault="00A76817" w:rsidP="007456CD">
            <w:pPr>
              <w:pStyle w:val="TAL"/>
            </w:pPr>
            <w:r w:rsidRPr="00DE6BD1">
              <w:t>a=line</w:t>
            </w:r>
          </w:p>
          <w:p w:rsidR="00A76817" w:rsidRPr="00DE6BD1" w:rsidRDefault="00A76817" w:rsidP="007456CD">
            <w:pPr>
              <w:pStyle w:val="TAL"/>
            </w:pPr>
            <w:r w:rsidRPr="00DE6BD1">
              <w:t>attribute=</w:t>
            </w:r>
            <w:proofErr w:type="spellStart"/>
            <w:r w:rsidRPr="00092DF1">
              <w:t>send</w:t>
            </w:r>
            <w:r w:rsidRPr="00DE6BD1">
              <w:t>only</w:t>
            </w:r>
            <w:proofErr w:type="spellEnd"/>
          </w:p>
        </w:tc>
        <w:tc>
          <w:tcPr>
            <w:tcW w:w="1418" w:type="dxa"/>
            <w:shd w:val="clear" w:color="auto" w:fill="auto"/>
          </w:tcPr>
          <w:p w:rsidR="00A76817" w:rsidRPr="00DE6BD1" w:rsidRDefault="00A76817" w:rsidP="007456CD">
            <w:pPr>
              <w:pStyle w:val="TAL"/>
            </w:pPr>
          </w:p>
        </w:tc>
        <w:tc>
          <w:tcPr>
            <w:tcW w:w="1134" w:type="dxa"/>
            <w:shd w:val="clear" w:color="auto" w:fill="auto"/>
            <w:vAlign w:val="bottom"/>
          </w:tcPr>
          <w:p w:rsidR="00A76817" w:rsidRPr="00DE6BD1" w:rsidRDefault="00A76817" w:rsidP="007456CD">
            <w:pPr>
              <w:pStyle w:val="TAL"/>
            </w:pPr>
          </w:p>
        </w:tc>
      </w:tr>
      <w:tr w:rsidR="00A76817" w:rsidRPr="00DE6BD1" w:rsidTr="007456CD">
        <w:trPr>
          <w:jc w:val="center"/>
        </w:trPr>
        <w:tc>
          <w:tcPr>
            <w:tcW w:w="2835" w:type="dxa"/>
            <w:shd w:val="clear" w:color="auto" w:fill="auto"/>
            <w:vAlign w:val="center"/>
          </w:tcPr>
          <w:p w:rsidR="00A76817" w:rsidRPr="00DE6BD1" w:rsidRDefault="00A76817" w:rsidP="007456CD">
            <w:pPr>
              <w:pStyle w:val="TAL"/>
            </w:pPr>
            <w:r>
              <w:t xml:space="preserve">    </w:t>
            </w:r>
            <w:proofErr w:type="spellStart"/>
            <w:r w:rsidRPr="00092DF1">
              <w:t>sendonly</w:t>
            </w:r>
            <w:proofErr w:type="spellEnd"/>
          </w:p>
        </w:tc>
        <w:tc>
          <w:tcPr>
            <w:tcW w:w="2126" w:type="dxa"/>
            <w:shd w:val="clear" w:color="auto" w:fill="auto"/>
            <w:vAlign w:val="center"/>
          </w:tcPr>
          <w:p w:rsidR="00A76817" w:rsidRPr="00DE6BD1" w:rsidRDefault="00A76817" w:rsidP="007456CD">
            <w:pPr>
              <w:pStyle w:val="TAL"/>
            </w:pPr>
          </w:p>
        </w:tc>
        <w:tc>
          <w:tcPr>
            <w:tcW w:w="2126" w:type="dxa"/>
            <w:tcBorders>
              <w:top w:val="single" w:sz="4" w:space="0" w:color="auto"/>
              <w:bottom w:val="single" w:sz="4" w:space="0" w:color="auto"/>
            </w:tcBorders>
            <w:shd w:val="clear" w:color="auto" w:fill="auto"/>
          </w:tcPr>
          <w:p w:rsidR="00A76817" w:rsidRPr="00DE6BD1" w:rsidRDefault="00A76817" w:rsidP="007456CD">
            <w:pPr>
              <w:pStyle w:val="TAL"/>
            </w:pPr>
          </w:p>
        </w:tc>
        <w:tc>
          <w:tcPr>
            <w:tcW w:w="1418" w:type="dxa"/>
            <w:shd w:val="clear" w:color="auto" w:fill="auto"/>
          </w:tcPr>
          <w:p w:rsidR="00A76817" w:rsidRPr="00DE6BD1" w:rsidRDefault="00A76817" w:rsidP="007456CD">
            <w:pPr>
              <w:pStyle w:val="TAL"/>
            </w:pPr>
          </w:p>
        </w:tc>
        <w:tc>
          <w:tcPr>
            <w:tcW w:w="1134" w:type="dxa"/>
            <w:shd w:val="clear" w:color="auto" w:fill="auto"/>
            <w:vAlign w:val="bottom"/>
          </w:tcPr>
          <w:p w:rsidR="00A76817" w:rsidRPr="00DE6BD1" w:rsidRDefault="00A76817" w:rsidP="007456CD">
            <w:pPr>
              <w:pStyle w:val="TAL"/>
            </w:pPr>
          </w:p>
        </w:tc>
      </w:tr>
    </w:tbl>
    <w:p w:rsidR="00A76817" w:rsidRDefault="00A76817" w:rsidP="00A76817"/>
    <w:p w:rsidR="00A76817" w:rsidRPr="00092DF1" w:rsidRDefault="00A76817" w:rsidP="00A76817">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456CD">
        <w:trPr>
          <w:jc w:val="center"/>
        </w:trPr>
        <w:tc>
          <w:tcPr>
            <w:tcW w:w="9639" w:type="dxa"/>
            <w:gridSpan w:val="5"/>
          </w:tcPr>
          <w:p w:rsidR="00A76817" w:rsidRPr="00092DF1" w:rsidRDefault="00A76817" w:rsidP="007456CD">
            <w:pPr>
              <w:pStyle w:val="TAL"/>
            </w:pPr>
            <w:r w:rsidRPr="00092DF1">
              <w:t>Derivation Path: TS 36.579-1 [2], table 5.5.2.17.1.1-1 condition INVITE-</w:t>
            </w:r>
            <w:proofErr w:type="spellStart"/>
            <w:r w:rsidRPr="00092DF1">
              <w:t>RSP</w:t>
            </w:r>
            <w:proofErr w:type="spellEnd"/>
          </w:p>
        </w:tc>
      </w:tr>
      <w:tr w:rsidR="00A76817" w:rsidRPr="00092DF1" w:rsidTr="007456CD">
        <w:trPr>
          <w:jc w:val="center"/>
        </w:trPr>
        <w:tc>
          <w:tcPr>
            <w:tcW w:w="2835" w:type="dxa"/>
          </w:tcPr>
          <w:p w:rsidR="00A76817" w:rsidRPr="00092DF1" w:rsidRDefault="00A76817" w:rsidP="007456CD">
            <w:pPr>
              <w:pStyle w:val="TAH"/>
            </w:pPr>
            <w:r w:rsidRPr="00092DF1">
              <w:t>Information Element</w:t>
            </w:r>
          </w:p>
        </w:tc>
        <w:tc>
          <w:tcPr>
            <w:tcW w:w="2126" w:type="dxa"/>
          </w:tcPr>
          <w:p w:rsidR="00A76817" w:rsidRPr="00092DF1" w:rsidRDefault="00A76817" w:rsidP="007456CD">
            <w:pPr>
              <w:pStyle w:val="TAH"/>
            </w:pPr>
            <w:r w:rsidRPr="00092DF1">
              <w:t>Value/remark</w:t>
            </w:r>
          </w:p>
        </w:tc>
        <w:tc>
          <w:tcPr>
            <w:tcW w:w="2126" w:type="dxa"/>
            <w:tcBorders>
              <w:bottom w:val="single" w:sz="4" w:space="0" w:color="auto"/>
            </w:tcBorders>
          </w:tcPr>
          <w:p w:rsidR="00A76817" w:rsidRPr="00092DF1" w:rsidRDefault="00A76817" w:rsidP="007456CD">
            <w:pPr>
              <w:pStyle w:val="TAH"/>
            </w:pPr>
            <w:r w:rsidRPr="00092DF1">
              <w:t>Comment</w:t>
            </w:r>
          </w:p>
        </w:tc>
        <w:tc>
          <w:tcPr>
            <w:tcW w:w="1418" w:type="dxa"/>
          </w:tcPr>
          <w:p w:rsidR="00A76817" w:rsidRPr="00092DF1" w:rsidRDefault="00A76817" w:rsidP="007456CD">
            <w:pPr>
              <w:pStyle w:val="TAH"/>
            </w:pPr>
            <w:r w:rsidRPr="00092DF1">
              <w:t>Reference</w:t>
            </w:r>
          </w:p>
        </w:tc>
        <w:tc>
          <w:tcPr>
            <w:tcW w:w="1134" w:type="dxa"/>
          </w:tcPr>
          <w:p w:rsidR="00A76817" w:rsidRPr="00092DF1" w:rsidRDefault="00A76817" w:rsidP="007456CD">
            <w:pPr>
              <w:pStyle w:val="TAH"/>
            </w:pPr>
            <w:r w:rsidRPr="00092DF1">
              <w:t>Condition</w:t>
            </w:r>
          </w:p>
        </w:tc>
      </w:tr>
      <w:tr w:rsidR="00A76817" w:rsidRPr="00092DF1" w:rsidTr="007456CD">
        <w:trPr>
          <w:jc w:val="center"/>
        </w:trPr>
        <w:tc>
          <w:tcPr>
            <w:tcW w:w="2835" w:type="dxa"/>
            <w:vAlign w:val="center"/>
          </w:tcPr>
          <w:p w:rsidR="00A76817" w:rsidRPr="00092DF1" w:rsidRDefault="00A76817" w:rsidP="007456CD">
            <w:pPr>
              <w:pStyle w:val="TAL"/>
              <w:rPr>
                <w:bCs/>
              </w:rPr>
            </w:pPr>
            <w:r w:rsidRPr="00092DF1">
              <w:rPr>
                <w:b/>
                <w:bCs/>
                <w:lang w:val="en-US"/>
              </w:rPr>
              <w:t>Message-body</w:t>
            </w:r>
          </w:p>
        </w:tc>
        <w:tc>
          <w:tcPr>
            <w:tcW w:w="2126" w:type="dxa"/>
          </w:tcPr>
          <w:p w:rsidR="00A76817" w:rsidRPr="00092DF1" w:rsidRDefault="00A76817" w:rsidP="007456CD">
            <w:pPr>
              <w:pStyle w:val="TAL"/>
            </w:pPr>
          </w:p>
        </w:tc>
        <w:tc>
          <w:tcPr>
            <w:tcW w:w="2126" w:type="dxa"/>
          </w:tcPr>
          <w:p w:rsidR="00A76817" w:rsidRPr="00092DF1" w:rsidRDefault="00A76817" w:rsidP="007456CD">
            <w:pPr>
              <w:pStyle w:val="TAL"/>
            </w:pPr>
          </w:p>
        </w:tc>
        <w:tc>
          <w:tcPr>
            <w:tcW w:w="1418" w:type="dxa"/>
          </w:tcPr>
          <w:p w:rsidR="00A76817" w:rsidRPr="00092DF1" w:rsidRDefault="00A76817" w:rsidP="007456CD">
            <w:pPr>
              <w:pStyle w:val="TAL"/>
            </w:pPr>
          </w:p>
        </w:tc>
        <w:tc>
          <w:tcPr>
            <w:tcW w:w="1134" w:type="dxa"/>
          </w:tcPr>
          <w:p w:rsidR="00A76817" w:rsidRPr="00092DF1" w:rsidRDefault="00A76817" w:rsidP="007456CD">
            <w:pPr>
              <w:pStyle w:val="TAL"/>
            </w:pPr>
          </w:p>
        </w:tc>
      </w:tr>
      <w:tr w:rsidR="00A76817" w:rsidRPr="00092DF1" w:rsidTr="007456CD">
        <w:trPr>
          <w:jc w:val="center"/>
        </w:trPr>
        <w:tc>
          <w:tcPr>
            <w:tcW w:w="2835" w:type="dxa"/>
            <w:vAlign w:val="center"/>
          </w:tcPr>
          <w:p w:rsidR="00A76817" w:rsidRPr="00092DF1" w:rsidRDefault="00A76817" w:rsidP="007456CD">
            <w:pPr>
              <w:pStyle w:val="TAL"/>
              <w:rPr>
                <w:bCs/>
              </w:rPr>
            </w:pPr>
            <w:r w:rsidRPr="00092DF1">
              <w:rPr>
                <w:lang w:val="en-US"/>
              </w:rPr>
              <w:t xml:space="preserve">  SDP Message</w:t>
            </w:r>
          </w:p>
        </w:tc>
        <w:tc>
          <w:tcPr>
            <w:tcW w:w="2126" w:type="dxa"/>
            <w:vAlign w:val="center"/>
          </w:tcPr>
          <w:p w:rsidR="00A76817" w:rsidRPr="00092DF1" w:rsidRDefault="00A76817" w:rsidP="007456CD">
            <w:pPr>
              <w:pStyle w:val="TAL"/>
            </w:pPr>
            <w:r w:rsidRPr="00092DF1">
              <w:rPr>
                <w:lang w:val="en-US"/>
              </w:rPr>
              <w:t>As described in Table 6.2.17.3.3-3B</w:t>
            </w:r>
          </w:p>
        </w:tc>
        <w:tc>
          <w:tcPr>
            <w:tcW w:w="2126" w:type="dxa"/>
          </w:tcPr>
          <w:p w:rsidR="00A76817" w:rsidRPr="00092DF1" w:rsidRDefault="00A76817" w:rsidP="007456CD">
            <w:pPr>
              <w:pStyle w:val="TAL"/>
            </w:pPr>
          </w:p>
        </w:tc>
        <w:tc>
          <w:tcPr>
            <w:tcW w:w="1418" w:type="dxa"/>
          </w:tcPr>
          <w:p w:rsidR="00A76817" w:rsidRPr="00092DF1" w:rsidRDefault="00A76817" w:rsidP="007456CD">
            <w:pPr>
              <w:pStyle w:val="TAL"/>
            </w:pPr>
          </w:p>
        </w:tc>
        <w:tc>
          <w:tcPr>
            <w:tcW w:w="1134" w:type="dxa"/>
          </w:tcPr>
          <w:p w:rsidR="00A76817" w:rsidRPr="00092DF1" w:rsidRDefault="00A76817" w:rsidP="007456CD">
            <w:pPr>
              <w:pStyle w:val="TAL"/>
            </w:pPr>
          </w:p>
        </w:tc>
      </w:tr>
    </w:tbl>
    <w:p w:rsidR="00A76817" w:rsidRPr="00092DF1" w:rsidRDefault="00A76817" w:rsidP="00A76817"/>
    <w:p w:rsidR="00A76817" w:rsidRPr="00092DF1" w:rsidRDefault="00A76817" w:rsidP="00A76817">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456CD">
        <w:trPr>
          <w:jc w:val="center"/>
        </w:trPr>
        <w:tc>
          <w:tcPr>
            <w:tcW w:w="9639" w:type="dxa"/>
            <w:gridSpan w:val="5"/>
          </w:tcPr>
          <w:p w:rsidR="00A76817" w:rsidRPr="00092DF1" w:rsidRDefault="00A76817" w:rsidP="007456CD">
            <w:pPr>
              <w:pStyle w:val="TAL"/>
            </w:pPr>
            <w:r w:rsidRPr="00092DF1">
              <w:t>Derivation Path: TS 36.579-1 [2], table 5.5.3.1.1-1, condition PRIVATE-CALL</w:t>
            </w:r>
          </w:p>
        </w:tc>
      </w:tr>
      <w:tr w:rsidR="00A76817" w:rsidRPr="00092DF1" w:rsidTr="007456CD">
        <w:trPr>
          <w:jc w:val="center"/>
        </w:trPr>
        <w:tc>
          <w:tcPr>
            <w:tcW w:w="2835" w:type="dxa"/>
          </w:tcPr>
          <w:p w:rsidR="00A76817" w:rsidRPr="00092DF1" w:rsidRDefault="00A76817" w:rsidP="007456CD">
            <w:pPr>
              <w:pStyle w:val="TAH"/>
            </w:pPr>
            <w:r w:rsidRPr="00092DF1">
              <w:t>Information Element</w:t>
            </w:r>
          </w:p>
        </w:tc>
        <w:tc>
          <w:tcPr>
            <w:tcW w:w="2126" w:type="dxa"/>
          </w:tcPr>
          <w:p w:rsidR="00A76817" w:rsidRPr="00092DF1" w:rsidRDefault="00A76817" w:rsidP="007456CD">
            <w:pPr>
              <w:pStyle w:val="TAH"/>
            </w:pPr>
            <w:r w:rsidRPr="00092DF1">
              <w:t>Value/remark</w:t>
            </w:r>
          </w:p>
        </w:tc>
        <w:tc>
          <w:tcPr>
            <w:tcW w:w="2126" w:type="dxa"/>
            <w:tcBorders>
              <w:bottom w:val="single" w:sz="4" w:space="0" w:color="auto"/>
            </w:tcBorders>
          </w:tcPr>
          <w:p w:rsidR="00A76817" w:rsidRPr="00092DF1" w:rsidRDefault="00A76817" w:rsidP="007456CD">
            <w:pPr>
              <w:pStyle w:val="TAH"/>
            </w:pPr>
            <w:r w:rsidRPr="00092DF1">
              <w:t>Comment</w:t>
            </w:r>
          </w:p>
        </w:tc>
        <w:tc>
          <w:tcPr>
            <w:tcW w:w="1418" w:type="dxa"/>
          </w:tcPr>
          <w:p w:rsidR="00A76817" w:rsidRPr="00092DF1" w:rsidRDefault="00A76817" w:rsidP="007456CD">
            <w:pPr>
              <w:pStyle w:val="TAH"/>
            </w:pPr>
            <w:r w:rsidRPr="00092DF1">
              <w:t>Reference</w:t>
            </w:r>
          </w:p>
        </w:tc>
        <w:tc>
          <w:tcPr>
            <w:tcW w:w="1134" w:type="dxa"/>
          </w:tcPr>
          <w:p w:rsidR="00A76817" w:rsidRPr="00092DF1" w:rsidRDefault="00A76817" w:rsidP="007456CD">
            <w:pPr>
              <w:pStyle w:val="TAH"/>
            </w:pPr>
            <w:r w:rsidRPr="00092DF1">
              <w:t>Condition</w:t>
            </w:r>
          </w:p>
        </w:tc>
      </w:tr>
      <w:tr w:rsidR="00A76817" w:rsidRPr="00092DF1" w:rsidTr="007456CD">
        <w:trPr>
          <w:jc w:val="center"/>
        </w:trPr>
        <w:tc>
          <w:tcPr>
            <w:tcW w:w="2836" w:type="dxa"/>
            <w:shd w:val="clear" w:color="auto" w:fill="auto"/>
            <w:vAlign w:val="center"/>
          </w:tcPr>
          <w:p w:rsidR="00A76817" w:rsidRPr="00092DF1" w:rsidRDefault="00A76817" w:rsidP="007456CD">
            <w:pPr>
              <w:pStyle w:val="TAL"/>
              <w:rPr>
                <w:b/>
              </w:rPr>
            </w:pPr>
            <w:r w:rsidRPr="00092DF1">
              <w:rPr>
                <w:b/>
              </w:rPr>
              <w:t xml:space="preserve">  media attribute</w:t>
            </w:r>
          </w:p>
        </w:tc>
        <w:tc>
          <w:tcPr>
            <w:tcW w:w="2126" w:type="dxa"/>
            <w:shd w:val="clear" w:color="auto" w:fill="auto"/>
            <w:vAlign w:val="center"/>
          </w:tcPr>
          <w:p w:rsidR="00A76817" w:rsidRPr="00092DF1" w:rsidRDefault="00A76817" w:rsidP="007456CD">
            <w:pPr>
              <w:pStyle w:val="TAL"/>
            </w:pPr>
          </w:p>
        </w:tc>
        <w:tc>
          <w:tcPr>
            <w:tcW w:w="2126" w:type="dxa"/>
            <w:tcBorders>
              <w:top w:val="single" w:sz="4" w:space="0" w:color="auto"/>
              <w:bottom w:val="single" w:sz="4" w:space="0" w:color="auto"/>
            </w:tcBorders>
            <w:shd w:val="clear" w:color="auto" w:fill="auto"/>
          </w:tcPr>
          <w:p w:rsidR="00A76817" w:rsidRPr="00092DF1" w:rsidRDefault="00A76817" w:rsidP="007456CD">
            <w:pPr>
              <w:pStyle w:val="TAL"/>
            </w:pPr>
            <w:r w:rsidRPr="00092DF1">
              <w:t>a=line</w:t>
            </w:r>
          </w:p>
          <w:p w:rsidR="00A76817" w:rsidRPr="00092DF1" w:rsidRDefault="00A76817" w:rsidP="007456CD">
            <w:pPr>
              <w:pStyle w:val="TAL"/>
            </w:pPr>
            <w:r w:rsidRPr="00092DF1">
              <w:t>attribute=</w:t>
            </w:r>
            <w:proofErr w:type="spellStart"/>
            <w:r w:rsidRPr="00092DF1">
              <w:t>recvonly</w:t>
            </w:r>
            <w:proofErr w:type="spellEnd"/>
          </w:p>
        </w:tc>
        <w:tc>
          <w:tcPr>
            <w:tcW w:w="1418" w:type="dxa"/>
            <w:shd w:val="clear" w:color="auto" w:fill="auto"/>
          </w:tcPr>
          <w:p w:rsidR="00A76817" w:rsidRPr="00092DF1" w:rsidRDefault="00A76817" w:rsidP="007456CD">
            <w:pPr>
              <w:pStyle w:val="TAL"/>
            </w:pPr>
          </w:p>
        </w:tc>
        <w:tc>
          <w:tcPr>
            <w:tcW w:w="1133" w:type="dxa"/>
            <w:shd w:val="clear" w:color="auto" w:fill="auto"/>
            <w:vAlign w:val="bottom"/>
          </w:tcPr>
          <w:p w:rsidR="00A76817" w:rsidRPr="00092DF1" w:rsidRDefault="00A76817" w:rsidP="007456CD">
            <w:pPr>
              <w:pStyle w:val="TAL"/>
            </w:pPr>
          </w:p>
        </w:tc>
      </w:tr>
      <w:tr w:rsidR="00A76817" w:rsidRPr="00092DF1" w:rsidTr="007456CD">
        <w:trPr>
          <w:jc w:val="center"/>
        </w:trPr>
        <w:tc>
          <w:tcPr>
            <w:tcW w:w="2836" w:type="dxa"/>
            <w:shd w:val="clear" w:color="auto" w:fill="auto"/>
            <w:vAlign w:val="center"/>
          </w:tcPr>
          <w:p w:rsidR="00A76817" w:rsidRPr="00092DF1" w:rsidRDefault="00A76817" w:rsidP="007456CD">
            <w:pPr>
              <w:pStyle w:val="TAL"/>
            </w:pPr>
            <w:r w:rsidRPr="00092DF1">
              <w:t xml:space="preserve">    </w:t>
            </w:r>
            <w:proofErr w:type="spellStart"/>
            <w:r w:rsidRPr="00092DF1">
              <w:t>recvonly</w:t>
            </w:r>
            <w:proofErr w:type="spellEnd"/>
          </w:p>
        </w:tc>
        <w:tc>
          <w:tcPr>
            <w:tcW w:w="2126" w:type="dxa"/>
            <w:shd w:val="clear" w:color="auto" w:fill="auto"/>
            <w:vAlign w:val="center"/>
          </w:tcPr>
          <w:p w:rsidR="00A76817" w:rsidRPr="00092DF1" w:rsidRDefault="00A76817" w:rsidP="007456CD">
            <w:pPr>
              <w:pStyle w:val="TAL"/>
            </w:pPr>
          </w:p>
        </w:tc>
        <w:tc>
          <w:tcPr>
            <w:tcW w:w="2126" w:type="dxa"/>
            <w:tcBorders>
              <w:top w:val="single" w:sz="4" w:space="0" w:color="auto"/>
              <w:bottom w:val="single" w:sz="4" w:space="0" w:color="auto"/>
            </w:tcBorders>
            <w:shd w:val="clear" w:color="auto" w:fill="auto"/>
          </w:tcPr>
          <w:p w:rsidR="00A76817" w:rsidRPr="00092DF1" w:rsidRDefault="00A76817" w:rsidP="007456CD">
            <w:pPr>
              <w:pStyle w:val="TAL"/>
            </w:pPr>
          </w:p>
        </w:tc>
        <w:tc>
          <w:tcPr>
            <w:tcW w:w="1418" w:type="dxa"/>
            <w:shd w:val="clear" w:color="auto" w:fill="auto"/>
          </w:tcPr>
          <w:p w:rsidR="00A76817" w:rsidRPr="00092DF1" w:rsidRDefault="00A76817" w:rsidP="007456CD">
            <w:pPr>
              <w:pStyle w:val="TAL"/>
            </w:pPr>
          </w:p>
        </w:tc>
        <w:tc>
          <w:tcPr>
            <w:tcW w:w="1133" w:type="dxa"/>
            <w:shd w:val="clear" w:color="auto" w:fill="auto"/>
            <w:vAlign w:val="bottom"/>
          </w:tcPr>
          <w:p w:rsidR="00A76817" w:rsidRPr="00092DF1" w:rsidRDefault="00A76817" w:rsidP="007456CD">
            <w:pPr>
              <w:pStyle w:val="TAL"/>
            </w:pPr>
          </w:p>
        </w:tc>
      </w:tr>
    </w:tbl>
    <w:p w:rsidR="00A76817" w:rsidRPr="00DE6BD1" w:rsidRDefault="00A76817" w:rsidP="00A76817"/>
    <w:p w:rsidR="00A76817" w:rsidRPr="00DE6BD1" w:rsidRDefault="00A76817" w:rsidP="00A76817">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DE6BD1" w:rsidTr="007456CD">
        <w:tc>
          <w:tcPr>
            <w:tcW w:w="9747" w:type="dxa"/>
            <w:gridSpan w:val="4"/>
          </w:tcPr>
          <w:p w:rsidR="00A76817" w:rsidRPr="00DE6BD1" w:rsidRDefault="00A76817" w:rsidP="007456CD">
            <w:pPr>
              <w:pStyle w:val="TAL"/>
              <w:rPr>
                <w:rFonts w:eastAsia="MS Mincho"/>
              </w:rPr>
            </w:pPr>
            <w:r w:rsidRPr="00DE6BD1">
              <w:rPr>
                <w:rFonts w:eastAsia="MS Mincho"/>
              </w:rPr>
              <w:t>Derivation Path: 36.579-1 [2], Table 5.5.6.3-7 condition ON-NETWORK.</w:t>
            </w:r>
          </w:p>
        </w:tc>
      </w:tr>
      <w:tr w:rsidR="00A76817" w:rsidRPr="00DE6BD1" w:rsidTr="007456CD">
        <w:tc>
          <w:tcPr>
            <w:tcW w:w="4535" w:type="dxa"/>
          </w:tcPr>
          <w:p w:rsidR="00A76817" w:rsidRPr="00DE6BD1" w:rsidRDefault="00A76817" w:rsidP="007456CD">
            <w:pPr>
              <w:pStyle w:val="TAH"/>
              <w:rPr>
                <w:rFonts w:eastAsia="MS Mincho"/>
              </w:rPr>
            </w:pPr>
            <w:r w:rsidRPr="00DE6BD1">
              <w:rPr>
                <w:rFonts w:eastAsia="MS Mincho"/>
              </w:rPr>
              <w:t>Information Element</w:t>
            </w:r>
          </w:p>
        </w:tc>
        <w:tc>
          <w:tcPr>
            <w:tcW w:w="2267" w:type="dxa"/>
          </w:tcPr>
          <w:p w:rsidR="00A76817" w:rsidRPr="00DE6BD1" w:rsidRDefault="00A76817" w:rsidP="007456CD">
            <w:pPr>
              <w:pStyle w:val="TAH"/>
              <w:rPr>
                <w:rFonts w:eastAsia="MS Mincho"/>
              </w:rPr>
            </w:pPr>
            <w:r w:rsidRPr="00DE6BD1">
              <w:rPr>
                <w:rFonts w:eastAsia="MS Mincho"/>
              </w:rPr>
              <w:t>Value/remark</w:t>
            </w:r>
          </w:p>
        </w:tc>
        <w:tc>
          <w:tcPr>
            <w:tcW w:w="1700" w:type="dxa"/>
          </w:tcPr>
          <w:p w:rsidR="00A76817" w:rsidRPr="00DE6BD1" w:rsidRDefault="00A76817" w:rsidP="007456CD">
            <w:pPr>
              <w:pStyle w:val="TAH"/>
              <w:rPr>
                <w:rFonts w:eastAsia="MS Mincho"/>
              </w:rPr>
            </w:pPr>
            <w:r w:rsidRPr="00DE6BD1">
              <w:rPr>
                <w:rFonts w:eastAsia="MS Mincho"/>
              </w:rPr>
              <w:t>Comment</w:t>
            </w:r>
          </w:p>
        </w:tc>
        <w:tc>
          <w:tcPr>
            <w:tcW w:w="1245" w:type="dxa"/>
          </w:tcPr>
          <w:p w:rsidR="00A76817" w:rsidRPr="00DE6BD1" w:rsidRDefault="00A76817" w:rsidP="007456CD">
            <w:pPr>
              <w:pStyle w:val="TAH"/>
              <w:rPr>
                <w:rFonts w:eastAsia="MS Mincho"/>
              </w:rPr>
            </w:pPr>
            <w:r w:rsidRPr="00DE6BD1">
              <w:rPr>
                <w:rFonts w:eastAsia="MS Mincho"/>
              </w:rPr>
              <w:t>Condition</w:t>
            </w:r>
          </w:p>
        </w:tc>
      </w:tr>
      <w:tr w:rsidR="00A76817" w:rsidRPr="00DE6BD1" w:rsidTr="007456CD">
        <w:tc>
          <w:tcPr>
            <w:tcW w:w="4535" w:type="dxa"/>
            <w:tcBorders>
              <w:top w:val="single" w:sz="4" w:space="0" w:color="auto"/>
            </w:tcBorders>
          </w:tcPr>
          <w:p w:rsidR="00A76817" w:rsidRPr="00DE6BD1" w:rsidRDefault="00A76817" w:rsidP="007456CD">
            <w:pPr>
              <w:pStyle w:val="TAL"/>
              <w:rPr>
                <w:rFonts w:eastAsia="MS Mincho"/>
              </w:rPr>
            </w:pPr>
            <w:r w:rsidRPr="00DE6BD1">
              <w:rPr>
                <w:rFonts w:eastAsia="MS Mincho"/>
              </w:rPr>
              <w:t>Permission to Request the Floor</w:t>
            </w:r>
          </w:p>
        </w:tc>
        <w:tc>
          <w:tcPr>
            <w:tcW w:w="2267" w:type="dxa"/>
          </w:tcPr>
          <w:p w:rsidR="00A76817" w:rsidRPr="00DE6BD1" w:rsidRDefault="00A76817" w:rsidP="007456CD">
            <w:pPr>
              <w:pStyle w:val="TAL"/>
              <w:rPr>
                <w:rFonts w:eastAsia="MS Mincho"/>
              </w:rPr>
            </w:pPr>
          </w:p>
        </w:tc>
        <w:tc>
          <w:tcPr>
            <w:tcW w:w="1700" w:type="dxa"/>
          </w:tcPr>
          <w:p w:rsidR="00A76817" w:rsidRPr="00DE6BD1" w:rsidRDefault="00A76817" w:rsidP="007456CD">
            <w:pPr>
              <w:pStyle w:val="TAL"/>
              <w:rPr>
                <w:rFonts w:eastAsia="MS PGothic"/>
              </w:rPr>
            </w:pPr>
          </w:p>
        </w:tc>
        <w:tc>
          <w:tcPr>
            <w:tcW w:w="1245" w:type="dxa"/>
          </w:tcPr>
          <w:p w:rsidR="00A76817" w:rsidRPr="00DE6BD1" w:rsidRDefault="00A76817" w:rsidP="007456CD">
            <w:pPr>
              <w:pStyle w:val="TAL"/>
              <w:rPr>
                <w:rFonts w:eastAsia="MS Mincho"/>
              </w:rPr>
            </w:pPr>
          </w:p>
        </w:tc>
      </w:tr>
      <w:tr w:rsidR="00A76817" w:rsidRPr="00DE6BD1" w:rsidTr="007456CD">
        <w:tc>
          <w:tcPr>
            <w:tcW w:w="4535" w:type="dxa"/>
            <w:tcBorders>
              <w:top w:val="single" w:sz="4" w:space="0" w:color="auto"/>
              <w:bottom w:val="single" w:sz="4" w:space="0" w:color="auto"/>
            </w:tcBorders>
          </w:tcPr>
          <w:p w:rsidR="00A76817" w:rsidRPr="00DE6BD1" w:rsidRDefault="00A76817" w:rsidP="007456CD">
            <w:pPr>
              <w:pStyle w:val="TAL"/>
              <w:rPr>
                <w:rFonts w:eastAsia="MS Mincho"/>
              </w:rPr>
            </w:pPr>
            <w:r w:rsidRPr="00DE6BD1">
              <w:rPr>
                <w:rFonts w:eastAsia="MS Mincho"/>
              </w:rPr>
              <w:t xml:space="preserve">  Permission to Request the Floor</w:t>
            </w:r>
          </w:p>
        </w:tc>
        <w:tc>
          <w:tcPr>
            <w:tcW w:w="2267" w:type="dxa"/>
          </w:tcPr>
          <w:p w:rsidR="00A76817" w:rsidRPr="00DE6BD1" w:rsidRDefault="00A76817" w:rsidP="007456CD">
            <w:pPr>
              <w:pStyle w:val="TAL"/>
              <w:rPr>
                <w:rFonts w:eastAsia="MS Mincho"/>
              </w:rPr>
            </w:pPr>
            <w:r w:rsidRPr="00DE6BD1">
              <w:rPr>
                <w:rFonts w:eastAsia="MS Mincho"/>
              </w:rPr>
              <w:t>"0"</w:t>
            </w:r>
          </w:p>
        </w:tc>
        <w:tc>
          <w:tcPr>
            <w:tcW w:w="1700" w:type="dxa"/>
          </w:tcPr>
          <w:p w:rsidR="00A76817" w:rsidRPr="00DE6BD1" w:rsidRDefault="00A76817" w:rsidP="007456CD">
            <w:pPr>
              <w:pStyle w:val="TAL"/>
              <w:rPr>
                <w:rFonts w:eastAsia="MS PGothic"/>
              </w:rPr>
            </w:pPr>
            <w:r w:rsidRPr="00DE6BD1">
              <w:rPr>
                <w:rFonts w:eastAsia="MS PGothic"/>
              </w:rPr>
              <w:t>The receiver is NOT permitted to request floor</w:t>
            </w:r>
          </w:p>
        </w:tc>
        <w:tc>
          <w:tcPr>
            <w:tcW w:w="1245" w:type="dxa"/>
          </w:tcPr>
          <w:p w:rsidR="00A76817" w:rsidRPr="00DE6BD1" w:rsidRDefault="00A76817" w:rsidP="007456CD">
            <w:pPr>
              <w:pStyle w:val="TAL"/>
              <w:rPr>
                <w:rFonts w:eastAsia="MS Mincho"/>
              </w:rPr>
            </w:pPr>
          </w:p>
        </w:tc>
      </w:tr>
    </w:tbl>
    <w:p w:rsidR="00A76817" w:rsidRPr="00DE6BD1" w:rsidRDefault="00A76817" w:rsidP="00A76817"/>
    <w:p w:rsidR="00A76817" w:rsidRPr="00DE6BD1" w:rsidRDefault="00A76817" w:rsidP="00A76817">
      <w:pPr>
        <w:pStyle w:val="TH"/>
      </w:pPr>
      <w:r w:rsidRPr="00DE6BD1">
        <w:t xml:space="preserve">Table 6.2.17.3.3-5: </w:t>
      </w:r>
      <w:r w:rsidRPr="00092DF1">
        <w:rPr>
          <w:lang w:eastAsia="ko-KR"/>
        </w:rPr>
        <w:t>Void</w:t>
      </w:r>
    </w:p>
    <w:p w:rsidR="00A76817" w:rsidRPr="00DE6BD1" w:rsidRDefault="00A76817" w:rsidP="00A76817"/>
    <w:p w:rsidR="00FA6F4E" w:rsidRPr="00DE6BD1" w:rsidRDefault="00FA6F4E" w:rsidP="00FA6F4E">
      <w:pPr>
        <w:pStyle w:val="Heading3"/>
        <w:rPr>
          <w:ins w:id="3" w:author="SB210412" w:date="2021-04-19T14:41:00Z"/>
        </w:rPr>
      </w:pPr>
      <w:bookmarkStart w:id="4" w:name="_Toc21006047"/>
      <w:bookmarkStart w:id="5" w:name="_Toc36037720"/>
      <w:bookmarkStart w:id="6" w:name="_Toc43837573"/>
      <w:bookmarkStart w:id="7" w:name="_Toc60995685"/>
      <w:bookmarkStart w:id="8" w:name="_Toc69159813"/>
      <w:ins w:id="9" w:author="SB210412" w:date="2021-04-19T14:41:00Z">
        <w:r>
          <w:t>6.2.2</w:t>
        </w:r>
        <w:r w:rsidRPr="00DE6BD1">
          <w:t>4</w:t>
        </w:r>
        <w:r w:rsidRPr="00DE6BD1">
          <w:tab/>
        </w:r>
        <w:bookmarkEnd w:id="4"/>
        <w:bookmarkEnd w:id="5"/>
        <w:bookmarkEnd w:id="6"/>
        <w:bookmarkEnd w:id="7"/>
        <w:bookmarkEnd w:id="8"/>
        <w:r w:rsidRPr="00FB6528">
          <w:t xml:space="preserve">On-network / Private </w:t>
        </w:r>
        <w:r>
          <w:t>cal</w:t>
        </w:r>
        <w:r w:rsidRPr="00FB6528">
          <w:t xml:space="preserve">l / </w:t>
        </w:r>
        <w:proofErr w:type="gramStart"/>
        <w:r w:rsidRPr="00FB6528">
          <w:t>Remotely</w:t>
        </w:r>
        <w:proofErr w:type="gramEnd"/>
        <w:r w:rsidRPr="00FB6528">
          <w:t xml:space="preserve"> initiated private call</w:t>
        </w:r>
        <w:r>
          <w:t xml:space="preserve"> </w:t>
        </w:r>
        <w:r w:rsidRPr="00FB6528">
          <w:t>/ Client Originated (CO)</w:t>
        </w:r>
      </w:ins>
    </w:p>
    <w:p w:rsidR="00FA6F4E" w:rsidRPr="00DE6BD1" w:rsidRDefault="00FA6F4E" w:rsidP="00FA6F4E">
      <w:pPr>
        <w:pStyle w:val="H6"/>
        <w:rPr>
          <w:ins w:id="10" w:author="SB210412" w:date="2021-04-19T14:41:00Z"/>
        </w:rPr>
      </w:pPr>
      <w:ins w:id="11" w:author="SB210412" w:date="2021-04-19T14:41:00Z">
        <w:r>
          <w:t>6.2.24</w:t>
        </w:r>
        <w:r w:rsidRPr="00DE6BD1">
          <w:t>.1</w:t>
        </w:r>
        <w:r w:rsidRPr="00DE6BD1">
          <w:tab/>
          <w:t>Test Purpose (TP)</w:t>
        </w:r>
      </w:ins>
    </w:p>
    <w:p w:rsidR="00FA6F4E" w:rsidRPr="00DE6BD1" w:rsidRDefault="00FA6F4E" w:rsidP="00FA6F4E">
      <w:pPr>
        <w:pStyle w:val="H6"/>
        <w:rPr>
          <w:ins w:id="12" w:author="SB210412" w:date="2021-04-19T14:41:00Z"/>
        </w:rPr>
      </w:pPr>
      <w:ins w:id="13" w:author="SB210412" w:date="2021-04-19T14:41:00Z">
        <w:r w:rsidRPr="00DE6BD1">
          <w:t>(1)</w:t>
        </w:r>
      </w:ins>
    </w:p>
    <w:p w:rsidR="00FA6F4E" w:rsidRPr="00DE6BD1" w:rsidRDefault="00FA6F4E" w:rsidP="00FA6F4E">
      <w:pPr>
        <w:pStyle w:val="PL"/>
        <w:rPr>
          <w:ins w:id="14" w:author="SB210412" w:date="2021-04-19T14:41:00Z"/>
          <w:noProof w:val="0"/>
        </w:rPr>
      </w:pPr>
      <w:proofErr w:type="gramStart"/>
      <w:ins w:id="15" w:author="SB210412" w:date="2021-04-19T14:41:00Z">
        <w:r w:rsidRPr="00DE6BD1">
          <w:rPr>
            <w:b/>
            <w:noProof w:val="0"/>
          </w:rPr>
          <w:t>with</w:t>
        </w:r>
        <w:proofErr w:type="gramEnd"/>
        <w:r w:rsidRPr="00DE6BD1">
          <w:rPr>
            <w:noProof w:val="0"/>
          </w:rPr>
          <w:t xml:space="preserve"> { UE (MCPTT Client) registered and authorized for MCPTT Service, including authorized to initiate </w:t>
        </w:r>
        <w:r>
          <w:rPr>
            <w:noProof w:val="0"/>
          </w:rPr>
          <w:t>Remotely initiated private call and</w:t>
        </w:r>
        <w:r w:rsidRPr="00DE6BD1">
          <w:rPr>
            <w:noProof w:val="0"/>
          </w:rPr>
          <w:t xml:space="preserve"> to </w:t>
        </w:r>
        <w:r w:rsidRPr="00847E44">
          <w:rPr>
            <w:rFonts w:hint="eastAsia"/>
            <w:lang w:eastAsia="ko-KR"/>
          </w:rPr>
          <w:t>participate in private calls</w:t>
        </w:r>
        <w:r w:rsidRPr="00DE6BD1">
          <w:rPr>
            <w:noProof w:val="0"/>
          </w:rPr>
          <w:t xml:space="preserve"> }</w:t>
        </w:r>
      </w:ins>
    </w:p>
    <w:p w:rsidR="00FA6F4E" w:rsidRPr="00DE6BD1" w:rsidRDefault="00FA6F4E" w:rsidP="00FA6F4E">
      <w:pPr>
        <w:pStyle w:val="PL"/>
        <w:rPr>
          <w:ins w:id="16" w:author="SB210412" w:date="2021-04-19T14:41:00Z"/>
          <w:noProof w:val="0"/>
        </w:rPr>
      </w:pPr>
      <w:proofErr w:type="gramStart"/>
      <w:ins w:id="17" w:author="SB210412" w:date="2021-04-19T14:41:00Z">
        <w:r w:rsidRPr="00DE6BD1">
          <w:rPr>
            <w:b/>
            <w:noProof w:val="0"/>
          </w:rPr>
          <w:t>ensure</w:t>
        </w:r>
        <w:proofErr w:type="gramEnd"/>
        <w:r w:rsidRPr="00DE6BD1">
          <w:rPr>
            <w:b/>
            <w:noProof w:val="0"/>
          </w:rPr>
          <w:t xml:space="preserve"> that</w:t>
        </w:r>
        <w:r w:rsidRPr="00DE6BD1">
          <w:rPr>
            <w:noProof w:val="0"/>
          </w:rPr>
          <w:t xml:space="preserve"> {</w:t>
        </w:r>
      </w:ins>
    </w:p>
    <w:p w:rsidR="00FA6F4E" w:rsidRPr="00DE6BD1" w:rsidRDefault="00FA6F4E" w:rsidP="00FA6F4E">
      <w:pPr>
        <w:pStyle w:val="PL"/>
        <w:ind w:firstLine="200"/>
        <w:rPr>
          <w:ins w:id="18" w:author="SB210412" w:date="2021-04-19T14:41:00Z"/>
          <w:noProof w:val="0"/>
        </w:rPr>
      </w:pPr>
      <w:proofErr w:type="gramStart"/>
      <w:ins w:id="19" w:author="SB210412" w:date="2021-04-19T14:41:00Z">
        <w:r w:rsidRPr="00DE6BD1">
          <w:rPr>
            <w:b/>
            <w:noProof w:val="0"/>
          </w:rPr>
          <w:t>when</w:t>
        </w:r>
        <w:proofErr w:type="gramEnd"/>
        <w:r w:rsidRPr="00DE6BD1">
          <w:rPr>
            <w:noProof w:val="0"/>
          </w:rPr>
          <w:t xml:space="preserve"> { UE (MCPTT User) requests the establishment of </w:t>
        </w:r>
        <w:r w:rsidRPr="00DE6BD1">
          <w:rPr>
            <w:noProof w:val="0"/>
            <w:lang w:eastAsia="zh-CN"/>
          </w:rPr>
          <w:t xml:space="preserve">a remotely initiated </w:t>
        </w:r>
        <w:r>
          <w:rPr>
            <w:noProof w:val="0"/>
            <w:lang w:eastAsia="zh-CN"/>
          </w:rPr>
          <w:t>private call to a third party</w:t>
        </w:r>
        <w:r w:rsidRPr="00DE6BD1">
          <w:rPr>
            <w:noProof w:val="0"/>
            <w:lang w:eastAsia="zh-CN"/>
          </w:rPr>
          <w:t xml:space="preserve"> </w:t>
        </w:r>
        <w:r w:rsidRPr="00DE6BD1">
          <w:rPr>
            <w:noProof w:val="0"/>
          </w:rPr>
          <w:t>}</w:t>
        </w:r>
      </w:ins>
    </w:p>
    <w:p w:rsidR="00FA6F4E" w:rsidRPr="00DE6BD1" w:rsidRDefault="00FA6F4E" w:rsidP="00FA6F4E">
      <w:pPr>
        <w:pStyle w:val="PL"/>
        <w:rPr>
          <w:ins w:id="20" w:author="SB210412" w:date="2021-04-19T14:41:00Z"/>
          <w:noProof w:val="0"/>
        </w:rPr>
      </w:pPr>
      <w:ins w:id="21" w:author="SB210412" w:date="2021-04-19T14:41:00Z">
        <w:r w:rsidRPr="00DE6BD1">
          <w:rPr>
            <w:noProof w:val="0"/>
          </w:rPr>
          <w:t xml:space="preserve">    </w:t>
        </w:r>
        <w:proofErr w:type="gramStart"/>
        <w:r w:rsidRPr="00DE6BD1">
          <w:rPr>
            <w:b/>
            <w:noProof w:val="0"/>
          </w:rPr>
          <w:t>then</w:t>
        </w:r>
        <w:proofErr w:type="gramEnd"/>
        <w:r w:rsidRPr="00DE6BD1">
          <w:rPr>
            <w:noProof w:val="0"/>
          </w:rPr>
          <w:t xml:space="preserve"> { UE (MCPTT Client) sends a SIP </w:t>
        </w:r>
        <w:r>
          <w:rPr>
            <w:noProof w:val="0"/>
          </w:rPr>
          <w:t>MESSAGE</w:t>
        </w:r>
        <w:r w:rsidRPr="00DE6BD1">
          <w:rPr>
            <w:noProof w:val="0"/>
          </w:rPr>
          <w:t xml:space="preserve"> </w:t>
        </w:r>
        <w:proofErr w:type="spellStart"/>
        <w:r w:rsidRPr="00DE6BD1">
          <w:rPr>
            <w:noProof w:val="0"/>
          </w:rPr>
          <w:t>message</w:t>
        </w:r>
        <w:proofErr w:type="spellEnd"/>
        <w:r w:rsidRPr="00DE6BD1">
          <w:rPr>
            <w:noProof w:val="0"/>
          </w:rPr>
          <w:t xml:space="preserve"> requesting the establishment of </w:t>
        </w:r>
        <w:r w:rsidRPr="00DE6BD1">
          <w:rPr>
            <w:noProof w:val="0"/>
            <w:lang w:eastAsia="zh-CN"/>
          </w:rPr>
          <w:t xml:space="preserve">a remotely initiated </w:t>
        </w:r>
        <w:r>
          <w:rPr>
            <w:noProof w:val="0"/>
            <w:lang w:eastAsia="zh-CN"/>
          </w:rPr>
          <w:t>private</w:t>
        </w:r>
        <w:r w:rsidRPr="00DE6BD1">
          <w:rPr>
            <w:noProof w:val="0"/>
            <w:lang w:eastAsia="zh-CN"/>
          </w:rPr>
          <w:t xml:space="preserve"> call</w:t>
        </w:r>
        <w:r w:rsidRPr="00602A3A">
          <w:t xml:space="preserve"> </w:t>
        </w:r>
        <w:r w:rsidRPr="00DE6BD1">
          <w:rPr>
            <w:noProof w:val="0"/>
          </w:rPr>
          <w:t>}</w:t>
        </w:r>
      </w:ins>
    </w:p>
    <w:p w:rsidR="00FA6F4E" w:rsidRPr="00DE6BD1" w:rsidRDefault="00FA6F4E" w:rsidP="00FA6F4E">
      <w:pPr>
        <w:pStyle w:val="PL"/>
        <w:rPr>
          <w:ins w:id="22" w:author="SB210412" w:date="2021-04-19T14:41:00Z"/>
          <w:noProof w:val="0"/>
        </w:rPr>
      </w:pPr>
      <w:ins w:id="23" w:author="SB210412" w:date="2021-04-19T14:41:00Z">
        <w:r w:rsidRPr="00DE6BD1">
          <w:rPr>
            <w:noProof w:val="0"/>
          </w:rPr>
          <w:t xml:space="preserve">            }</w:t>
        </w:r>
      </w:ins>
    </w:p>
    <w:p w:rsidR="00FA6F4E" w:rsidRDefault="00FA6F4E" w:rsidP="00FA6F4E">
      <w:pPr>
        <w:pStyle w:val="PL"/>
        <w:rPr>
          <w:ins w:id="24" w:author="SB210412" w:date="2021-04-19T14:41:00Z"/>
          <w:noProof w:val="0"/>
        </w:rPr>
      </w:pPr>
    </w:p>
    <w:p w:rsidR="00FA6F4E" w:rsidRPr="00DE6BD1" w:rsidRDefault="00FA6F4E" w:rsidP="00FA6F4E">
      <w:pPr>
        <w:pStyle w:val="H6"/>
        <w:rPr>
          <w:ins w:id="25" w:author="SB210412" w:date="2021-04-19T14:41:00Z"/>
        </w:rPr>
      </w:pPr>
      <w:ins w:id="26" w:author="SB210412" w:date="2021-04-19T14:41:00Z">
        <w:r>
          <w:t>(2</w:t>
        </w:r>
        <w:r w:rsidRPr="00DE6BD1">
          <w:t>)</w:t>
        </w:r>
      </w:ins>
    </w:p>
    <w:p w:rsidR="00FA6F4E" w:rsidRPr="00DE6BD1" w:rsidRDefault="00FA6F4E" w:rsidP="00FA6F4E">
      <w:pPr>
        <w:pStyle w:val="PL"/>
        <w:rPr>
          <w:ins w:id="27" w:author="SB210412" w:date="2021-04-19T14:41:00Z"/>
          <w:noProof w:val="0"/>
        </w:rPr>
      </w:pPr>
      <w:ins w:id="28" w:author="SB210412" w:date="2021-04-19T14:41:00Z">
        <w:r w:rsidRPr="00DE6BD1">
          <w:rPr>
            <w:b/>
            <w:noProof w:val="0"/>
          </w:rPr>
          <w:t>with</w:t>
        </w:r>
        <w:r w:rsidRPr="00DE6BD1">
          <w:rPr>
            <w:noProof w:val="0"/>
          </w:rPr>
          <w:t xml:space="preserve"> { UE (MCPTT Client) registered and authorized for MCPTT Service, including authorized to initiate </w:t>
        </w:r>
        <w:r>
          <w:rPr>
            <w:noProof w:val="0"/>
          </w:rPr>
          <w:t>Remotely initiated private call and</w:t>
        </w:r>
        <w:r w:rsidRPr="00DE6BD1">
          <w:rPr>
            <w:noProof w:val="0"/>
          </w:rPr>
          <w:t xml:space="preserve"> to </w:t>
        </w:r>
        <w:r w:rsidRPr="00847E44">
          <w:rPr>
            <w:rFonts w:hint="eastAsia"/>
            <w:lang w:eastAsia="ko-KR"/>
          </w:rPr>
          <w:t>participate in private calls</w:t>
        </w:r>
        <w:r>
          <w:rPr>
            <w:lang w:eastAsia="ko-KR"/>
          </w:rPr>
          <w:t xml:space="preserve">, and, having requested </w:t>
        </w:r>
        <w:r w:rsidRPr="00DE6BD1">
          <w:rPr>
            <w:noProof w:val="0"/>
          </w:rPr>
          <w:t xml:space="preserve">the establishment of </w:t>
        </w:r>
        <w:r w:rsidRPr="00DE6BD1">
          <w:rPr>
            <w:noProof w:val="0"/>
            <w:lang w:eastAsia="zh-CN"/>
          </w:rPr>
          <w:t xml:space="preserve">a remotely initiated </w:t>
        </w:r>
        <w:r>
          <w:rPr>
            <w:noProof w:val="0"/>
            <w:lang w:eastAsia="zh-CN"/>
          </w:rPr>
          <w:t>private</w:t>
        </w:r>
        <w:r w:rsidRPr="00DE6BD1">
          <w:rPr>
            <w:noProof w:val="0"/>
            <w:lang w:eastAsia="zh-CN"/>
          </w:rPr>
          <w:t xml:space="preserve"> call</w:t>
        </w:r>
        <w:r w:rsidRPr="00DE6BD1">
          <w:rPr>
            <w:noProof w:val="0"/>
          </w:rPr>
          <w:t xml:space="preserve"> }</w:t>
        </w:r>
      </w:ins>
    </w:p>
    <w:p w:rsidR="00FA6F4E" w:rsidRPr="00DE6BD1" w:rsidRDefault="00FA6F4E" w:rsidP="00FA6F4E">
      <w:pPr>
        <w:pStyle w:val="PL"/>
        <w:rPr>
          <w:ins w:id="29" w:author="SB210412" w:date="2021-04-19T14:41:00Z"/>
          <w:noProof w:val="0"/>
        </w:rPr>
      </w:pPr>
      <w:proofErr w:type="gramStart"/>
      <w:ins w:id="30" w:author="SB210412" w:date="2021-04-19T14:41:00Z">
        <w:r w:rsidRPr="00DE6BD1">
          <w:rPr>
            <w:b/>
            <w:noProof w:val="0"/>
          </w:rPr>
          <w:t>ensure</w:t>
        </w:r>
        <w:proofErr w:type="gramEnd"/>
        <w:r w:rsidRPr="00DE6BD1">
          <w:rPr>
            <w:b/>
            <w:noProof w:val="0"/>
          </w:rPr>
          <w:t xml:space="preserve"> that</w:t>
        </w:r>
        <w:r w:rsidRPr="00DE6BD1">
          <w:rPr>
            <w:noProof w:val="0"/>
          </w:rPr>
          <w:t xml:space="preserve"> {</w:t>
        </w:r>
      </w:ins>
    </w:p>
    <w:p w:rsidR="00FA6F4E" w:rsidRPr="00DE6BD1" w:rsidRDefault="00FA6F4E" w:rsidP="00FA6F4E">
      <w:pPr>
        <w:pStyle w:val="PL"/>
        <w:ind w:firstLine="200"/>
        <w:rPr>
          <w:ins w:id="31" w:author="SB210412" w:date="2021-04-19T14:41:00Z"/>
          <w:noProof w:val="0"/>
        </w:rPr>
      </w:pPr>
      <w:proofErr w:type="gramStart"/>
      <w:ins w:id="32" w:author="SB210412" w:date="2021-04-19T14:41:00Z">
        <w:r w:rsidRPr="00DE6BD1">
          <w:rPr>
            <w:b/>
            <w:noProof w:val="0"/>
          </w:rPr>
          <w:t>when</w:t>
        </w:r>
        <w:proofErr w:type="gramEnd"/>
        <w:r w:rsidRPr="00DE6BD1">
          <w:rPr>
            <w:noProof w:val="0"/>
          </w:rPr>
          <w:t xml:space="preserve"> { UE (MCPTT User) </w:t>
        </w:r>
        <w:r>
          <w:rPr>
            <w:noProof w:val="0"/>
          </w:rPr>
          <w:t xml:space="preserve">receives </w:t>
        </w:r>
        <w:r w:rsidRPr="00DE6BD1">
          <w:rPr>
            <w:noProof w:val="0"/>
          </w:rPr>
          <w:t xml:space="preserve">a SIP </w:t>
        </w:r>
        <w:r>
          <w:rPr>
            <w:noProof w:val="0"/>
          </w:rPr>
          <w:t>MESSAGE</w:t>
        </w:r>
        <w:r w:rsidRPr="00DE6BD1">
          <w:rPr>
            <w:noProof w:val="0"/>
          </w:rPr>
          <w:t xml:space="preserve"> </w:t>
        </w:r>
        <w:proofErr w:type="spellStart"/>
        <w:r w:rsidRPr="00DE6BD1">
          <w:rPr>
            <w:noProof w:val="0"/>
          </w:rPr>
          <w:t>message</w:t>
        </w:r>
        <w:proofErr w:type="spellEnd"/>
        <w:r w:rsidRPr="00DE6BD1">
          <w:rPr>
            <w:noProof w:val="0"/>
          </w:rPr>
          <w:t xml:space="preserve"> </w:t>
        </w:r>
        <w:r>
          <w:rPr>
            <w:noProof w:val="0"/>
          </w:rPr>
          <w:t>indicating the outcome of the requested</w:t>
        </w:r>
        <w:r w:rsidRPr="00DE6BD1">
          <w:rPr>
            <w:noProof w:val="0"/>
          </w:rPr>
          <w:t xml:space="preserve"> establishment of </w:t>
        </w:r>
        <w:r w:rsidRPr="00DE6BD1">
          <w:rPr>
            <w:noProof w:val="0"/>
            <w:lang w:eastAsia="zh-CN"/>
          </w:rPr>
          <w:t xml:space="preserve">a remotely initiated </w:t>
        </w:r>
        <w:r>
          <w:rPr>
            <w:noProof w:val="0"/>
            <w:lang w:eastAsia="zh-CN"/>
          </w:rPr>
          <w:t xml:space="preserve">private call </w:t>
        </w:r>
        <w:r w:rsidRPr="00DE6BD1">
          <w:rPr>
            <w:noProof w:val="0"/>
          </w:rPr>
          <w:t>}</w:t>
        </w:r>
      </w:ins>
    </w:p>
    <w:p w:rsidR="00FA6F4E" w:rsidRPr="00DE6BD1" w:rsidRDefault="00FA6F4E" w:rsidP="00FA6F4E">
      <w:pPr>
        <w:pStyle w:val="PL"/>
        <w:rPr>
          <w:ins w:id="33" w:author="SB210412" w:date="2021-04-19T14:41:00Z"/>
          <w:noProof w:val="0"/>
        </w:rPr>
      </w:pPr>
      <w:ins w:id="34" w:author="SB210412" w:date="2021-04-19T14:41:00Z">
        <w:r w:rsidRPr="00DE6BD1">
          <w:rPr>
            <w:noProof w:val="0"/>
          </w:rPr>
          <w:t xml:space="preserve">    </w:t>
        </w:r>
        <w:proofErr w:type="gramStart"/>
        <w:r w:rsidRPr="00DE6BD1">
          <w:rPr>
            <w:b/>
            <w:noProof w:val="0"/>
          </w:rPr>
          <w:t>then</w:t>
        </w:r>
        <w:proofErr w:type="gramEnd"/>
        <w:r w:rsidRPr="00DE6BD1">
          <w:rPr>
            <w:noProof w:val="0"/>
          </w:rPr>
          <w:t xml:space="preserve"> { UE (MCPTT Client) sends a SIP </w:t>
        </w:r>
        <w:r>
          <w:rPr>
            <w:noProof w:val="0"/>
          </w:rPr>
          <w:t>OK</w:t>
        </w:r>
        <w:r w:rsidRPr="00DE6BD1">
          <w:rPr>
            <w:noProof w:val="0"/>
          </w:rPr>
          <w:t xml:space="preserve"> message </w:t>
        </w:r>
        <w:r>
          <w:rPr>
            <w:noProof w:val="0"/>
          </w:rPr>
          <w:t xml:space="preserve">to confirm the reception of the </w:t>
        </w:r>
        <w:r w:rsidRPr="00DE6BD1">
          <w:rPr>
            <w:noProof w:val="0"/>
          </w:rPr>
          <w:t xml:space="preserve">SIP </w:t>
        </w:r>
        <w:r>
          <w:rPr>
            <w:noProof w:val="0"/>
          </w:rPr>
          <w:t>MESSAGE</w:t>
        </w:r>
        <w:r w:rsidRPr="00602A3A">
          <w:t xml:space="preserve"> </w:t>
        </w:r>
        <w:r w:rsidRPr="00DE6BD1">
          <w:rPr>
            <w:noProof w:val="0"/>
          </w:rPr>
          <w:t>}</w:t>
        </w:r>
      </w:ins>
    </w:p>
    <w:p w:rsidR="00FA6F4E" w:rsidRPr="00DE6BD1" w:rsidRDefault="00FA6F4E" w:rsidP="00FA6F4E">
      <w:pPr>
        <w:pStyle w:val="PL"/>
        <w:rPr>
          <w:ins w:id="35" w:author="SB210412" w:date="2021-04-19T14:41:00Z"/>
          <w:noProof w:val="0"/>
        </w:rPr>
      </w:pPr>
      <w:ins w:id="36" w:author="SB210412" w:date="2021-04-19T14:41:00Z">
        <w:r w:rsidRPr="00DE6BD1">
          <w:rPr>
            <w:noProof w:val="0"/>
          </w:rPr>
          <w:t xml:space="preserve">            }</w:t>
        </w:r>
      </w:ins>
    </w:p>
    <w:p w:rsidR="00FA6F4E" w:rsidRDefault="00FA6F4E" w:rsidP="00FA6F4E">
      <w:pPr>
        <w:pStyle w:val="PL"/>
        <w:rPr>
          <w:ins w:id="37" w:author="SB210412" w:date="2021-04-19T14:41:00Z"/>
          <w:noProof w:val="0"/>
        </w:rPr>
      </w:pPr>
    </w:p>
    <w:p w:rsidR="00FA6F4E" w:rsidRPr="00DE6BD1" w:rsidRDefault="00FA6F4E" w:rsidP="00FA6F4E">
      <w:pPr>
        <w:pStyle w:val="H6"/>
        <w:rPr>
          <w:ins w:id="38" w:author="SB210412" w:date="2021-04-19T14:41:00Z"/>
        </w:rPr>
      </w:pPr>
      <w:ins w:id="39" w:author="SB210412" w:date="2021-04-19T14:41:00Z">
        <w:r>
          <w:t>6.2.24</w:t>
        </w:r>
        <w:r w:rsidRPr="00DE6BD1">
          <w:t>.2</w:t>
        </w:r>
        <w:r w:rsidRPr="00DE6BD1">
          <w:tab/>
          <w:t>Conformance requirements</w:t>
        </w:r>
      </w:ins>
    </w:p>
    <w:p w:rsidR="00FA6F4E" w:rsidRPr="00DE6BD1" w:rsidRDefault="00FA6F4E" w:rsidP="00FA6F4E">
      <w:pPr>
        <w:rPr>
          <w:ins w:id="40" w:author="SB210412" w:date="2021-04-19T14:41:00Z"/>
        </w:rPr>
      </w:pPr>
      <w:ins w:id="41" w:author="SB210412" w:date="2021-04-19T14:41:00Z">
        <w:r w:rsidRPr="00DE6BD1">
          <w:t>References: The conformance requirements covered in the present TC are specified in: TS 24.379 cla</w:t>
        </w:r>
        <w:r>
          <w:t>uses</w:t>
        </w:r>
        <w:r w:rsidRPr="00DE6BD1">
          <w:t xml:space="preserve"> </w:t>
        </w:r>
        <w:r>
          <w:t>11.1.7.2.1</w:t>
        </w:r>
        <w:r w:rsidRPr="00DE6BD1">
          <w:t>. Unless otherwise stated these are Rel-1</w:t>
        </w:r>
        <w:r>
          <w:t>5</w:t>
        </w:r>
        <w:r w:rsidRPr="00DE6BD1">
          <w:t xml:space="preserve"> requirements.</w:t>
        </w:r>
      </w:ins>
    </w:p>
    <w:p w:rsidR="00FA6F4E" w:rsidRPr="00DE6BD1" w:rsidRDefault="00FA6F4E" w:rsidP="00FA6F4E">
      <w:pPr>
        <w:rPr>
          <w:ins w:id="42" w:author="SB210412" w:date="2021-04-19T14:41:00Z"/>
        </w:rPr>
      </w:pPr>
      <w:ins w:id="43" w:author="SB210412" w:date="2021-04-19T14:41:00Z">
        <w:r w:rsidRPr="00DE6BD1">
          <w:t xml:space="preserve">[TS 24.379, clause </w:t>
        </w:r>
        <w:r>
          <w:t>11.1.7.2.1</w:t>
        </w:r>
        <w:r w:rsidRPr="00DE6BD1">
          <w:t>]</w:t>
        </w:r>
      </w:ins>
    </w:p>
    <w:p w:rsidR="00FA6F4E" w:rsidRDefault="00FA6F4E" w:rsidP="00FA6F4E">
      <w:pPr>
        <w:rPr>
          <w:ins w:id="44" w:author="SB210412" w:date="2021-04-19T14:41:00Z"/>
        </w:rPr>
      </w:pPr>
      <w:ins w:id="45" w:author="SB210412" w:date="2021-04-19T14:41:00Z">
        <w:r w:rsidRPr="0073469F">
          <w:t>Upon receiving a reques</w:t>
        </w:r>
        <w:r>
          <w:t>t from the MCPTT 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ins>
    </w:p>
    <w:p w:rsidR="00FA6F4E" w:rsidRDefault="00FA6F4E" w:rsidP="00FA6F4E">
      <w:pPr>
        <w:pStyle w:val="B10"/>
        <w:rPr>
          <w:ins w:id="46" w:author="SB210412" w:date="2021-04-19T14:41:00Z"/>
        </w:rPr>
      </w:pPr>
      <w:ins w:id="47" w:author="SB210412" w:date="2021-04-19T14:41:00Z">
        <w:r>
          <w:t>1)</w:t>
        </w:r>
        <w:r>
          <w:tab/>
        </w:r>
        <w:proofErr w:type="gramStart"/>
        <w:r>
          <w:t>if</w:t>
        </w:r>
        <w:proofErr w:type="gramEnd"/>
        <w:r>
          <w:t>:</w:t>
        </w:r>
      </w:ins>
    </w:p>
    <w:p w:rsidR="00FA6F4E" w:rsidRDefault="00FA6F4E" w:rsidP="00FA6F4E">
      <w:pPr>
        <w:pStyle w:val="B2"/>
        <w:rPr>
          <w:ins w:id="48" w:author="SB210412" w:date="2021-04-19T14:41:00Z"/>
          <w:noProof/>
        </w:rPr>
      </w:pPr>
      <w:ins w:id="49" w:author="SB210412" w:date="2021-04-19T14:41:00Z">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rsidR="00FA6F4E" w:rsidRDefault="00FA6F4E" w:rsidP="00FA6F4E">
      <w:pPr>
        <w:pStyle w:val="B2"/>
        <w:rPr>
          <w:ins w:id="50" w:author="SB210412" w:date="2021-04-19T14:41:00Z"/>
        </w:rPr>
      </w:pPr>
      <w:ins w:id="51" w:author="SB210412" w:date="2021-04-19T14:41:00Z">
        <w:r>
          <w:t>...</w:t>
        </w:r>
      </w:ins>
    </w:p>
    <w:p w:rsidR="00FA6F4E" w:rsidRDefault="00FA6F4E" w:rsidP="00FA6F4E">
      <w:pPr>
        <w:pStyle w:val="B2"/>
        <w:rPr>
          <w:ins w:id="52" w:author="SB210412" w:date="2021-04-19T14:41:00Z"/>
        </w:rPr>
      </w:pPr>
      <w:ins w:id="53" w:author="SB210412" w:date="2021-04-19T14:41:00Z">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proofErr w:type="spellStart"/>
        <w:r w:rsidRPr="0073469F">
          <w:rPr>
            <w:lang w:eastAsia="ko-KR"/>
          </w:rPr>
          <w:t>IETF</w:t>
        </w:r>
        <w:proofErr w:type="spellEnd"/>
        <w:r w:rsidRPr="0073469F">
          <w:rPr>
            <w:lang w:eastAsia="ko-KR"/>
          </w:rPr>
          <w:t xml:space="preserve"> RFC 3428 [33] </w:t>
        </w:r>
        <w:r w:rsidRPr="0073469F">
          <w:t xml:space="preserve">with the </w:t>
        </w:r>
        <w:r>
          <w:t>following clarifications:</w:t>
        </w:r>
      </w:ins>
    </w:p>
    <w:p w:rsidR="00FA6F4E" w:rsidRPr="0073469F" w:rsidRDefault="00FA6F4E" w:rsidP="00FA6F4E">
      <w:pPr>
        <w:pStyle w:val="B2"/>
        <w:rPr>
          <w:ins w:id="54" w:author="SB210412" w:date="2021-04-19T14:41:00Z"/>
        </w:rPr>
      </w:pPr>
      <w:ins w:id="55" w:author="SB210412" w:date="2021-04-19T14:41:00Z">
        <w:r>
          <w:t>a</w:t>
        </w:r>
        <w:r w:rsidRPr="0073469F">
          <w:t>)</w:t>
        </w:r>
        <w:r w:rsidRPr="0073469F">
          <w:tab/>
        </w:r>
        <w:proofErr w:type="gramStart"/>
        <w:r w:rsidRPr="0073469F">
          <w:t>shall</w:t>
        </w:r>
        <w:proofErr w:type="gramEnd"/>
        <w:r w:rsidRPr="0073469F">
          <w:t xml:space="preserve"> include the </w:t>
        </w:r>
        <w:proofErr w:type="spellStart"/>
        <w:r w:rsidRPr="0073469F">
          <w:t>ICSI</w:t>
        </w:r>
        <w:proofErr w:type="spellEnd"/>
        <w:r w:rsidRPr="0073469F">
          <w:t xml:space="preserve">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 a P-Preferred-Service header field according to </w:t>
        </w:r>
        <w:proofErr w:type="spellStart"/>
        <w:r w:rsidRPr="0073469F">
          <w:t>IETF</w:t>
        </w:r>
        <w:proofErr w:type="spellEnd"/>
        <w:r w:rsidRPr="0073469F">
          <w:t> </w:t>
        </w:r>
        <w:r w:rsidRPr="0073469F">
          <w:rPr>
            <w:rFonts w:eastAsia="MS Mincho"/>
          </w:rPr>
          <w:t xml:space="preserve">RFC 6050 [9] </w:t>
        </w:r>
        <w:r w:rsidRPr="0073469F">
          <w:t xml:space="preserve">in the SIP </w:t>
        </w:r>
        <w:r>
          <w:t>MESSAGE</w:t>
        </w:r>
        <w:r w:rsidRPr="0073469F">
          <w:t xml:space="preserve"> request;</w:t>
        </w:r>
      </w:ins>
    </w:p>
    <w:p w:rsidR="00FA6F4E" w:rsidRPr="0073469F" w:rsidRDefault="00FA6F4E" w:rsidP="00FA6F4E">
      <w:pPr>
        <w:pStyle w:val="B2"/>
        <w:rPr>
          <w:ins w:id="56" w:author="SB210412" w:date="2021-04-19T14:41:00Z"/>
        </w:rPr>
      </w:pPr>
      <w:ins w:id="57" w:author="SB210412" w:date="2021-04-19T14:41:00Z">
        <w:r>
          <w:lastRenderedPageBreak/>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w:t>
        </w:r>
        <w:proofErr w:type="spellStart"/>
        <w:r w:rsidRPr="0073469F">
          <w:t>IETF</w:t>
        </w:r>
        <w:proofErr w:type="spellEnd"/>
        <w:r w:rsidRPr="0073469F">
          <w:t> RFC 3841 [6];</w:t>
        </w:r>
      </w:ins>
    </w:p>
    <w:p w:rsidR="00FA6F4E" w:rsidRPr="0073469F" w:rsidRDefault="00FA6F4E" w:rsidP="00FA6F4E">
      <w:pPr>
        <w:pStyle w:val="B2"/>
        <w:rPr>
          <w:ins w:id="58" w:author="SB210412" w:date="2021-04-19T14:41:00Z"/>
        </w:rPr>
      </w:pPr>
      <w:ins w:id="59" w:author="SB210412" w:date="2021-04-19T14:41:00Z">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ins>
    </w:p>
    <w:p w:rsidR="00FA6F4E" w:rsidRDefault="00FA6F4E" w:rsidP="00FA6F4E">
      <w:pPr>
        <w:pStyle w:val="B2"/>
        <w:rPr>
          <w:ins w:id="60" w:author="SB210412" w:date="2021-04-19T14:41:00Z"/>
        </w:rPr>
      </w:pPr>
      <w:ins w:id="61" w:author="SB210412" w:date="2021-04-19T14:41:00Z">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rsidRPr="00BE7E8C">
          <w:t xml:space="preserve"> </w:t>
        </w:r>
        <w:r>
          <w:t>the &lt;</w:t>
        </w:r>
        <w:proofErr w:type="spellStart"/>
        <w:r>
          <w:t>anyExt</w:t>
        </w:r>
        <w:proofErr w:type="spellEnd"/>
        <w:r>
          <w:t>&gt; element containing:</w:t>
        </w:r>
      </w:ins>
    </w:p>
    <w:p w:rsidR="00FA6F4E" w:rsidRDefault="00FA6F4E" w:rsidP="00FA6F4E">
      <w:pPr>
        <w:pStyle w:val="B3"/>
        <w:rPr>
          <w:ins w:id="62" w:author="SB210412" w:date="2021-04-19T14:41:00Z"/>
        </w:rPr>
      </w:pPr>
      <w:proofErr w:type="spellStart"/>
      <w:ins w:id="63" w:author="SB210412" w:date="2021-04-19T14:41:00Z">
        <w:r>
          <w:t>i</w:t>
        </w:r>
        <w:proofErr w:type="spellEnd"/>
        <w:r>
          <w:t>)</w:t>
        </w:r>
        <w:r>
          <w:tab/>
        </w:r>
        <w:proofErr w:type="gramStart"/>
        <w:r>
          <w:t>the</w:t>
        </w:r>
        <w:proofErr w:type="gramEnd"/>
        <w:r>
          <w:t xml:space="preserve"> &lt;</w:t>
        </w:r>
        <w:r>
          <w:rPr>
            <w:rFonts w:eastAsia="SimSun"/>
          </w:rPr>
          <w:t>request</w:t>
        </w:r>
        <w:r>
          <w:t>-type&gt; element set to a value of "remotely-initiated-private-call-request</w:t>
        </w:r>
        <w:r w:rsidRPr="0024401D">
          <w:rPr>
            <w:lang w:eastAsia="ko-KR"/>
          </w:rPr>
          <w:t>"</w:t>
        </w:r>
        <w:r>
          <w:rPr>
            <w:lang w:eastAsia="ko-KR"/>
          </w:rPr>
          <w:t>;</w:t>
        </w:r>
      </w:ins>
    </w:p>
    <w:p w:rsidR="00FA6F4E" w:rsidRDefault="00FA6F4E" w:rsidP="00FA6F4E">
      <w:pPr>
        <w:pStyle w:val="B3"/>
        <w:rPr>
          <w:ins w:id="64" w:author="SB210412" w:date="2021-04-19T14:41:00Z"/>
        </w:rPr>
      </w:pPr>
      <w:ins w:id="65" w:author="SB210412" w:date="2021-04-19T14:41:00Z">
        <w:r>
          <w:t>ii)</w:t>
        </w:r>
        <w:r>
          <w:tab/>
        </w:r>
        <w:proofErr w:type="gramStart"/>
        <w:r>
          <w:t>the</w:t>
        </w:r>
        <w:proofErr w:type="gramEnd"/>
        <w:r>
          <w:t xml:space="preserve"> </w:t>
        </w:r>
        <w:r w:rsidRPr="00E40F12">
          <w:t>&lt;</w:t>
        </w:r>
        <w:proofErr w:type="spellStart"/>
        <w:r w:rsidRPr="00E40F12">
          <w:t>mcptt</w:t>
        </w:r>
        <w:proofErr w:type="spellEnd"/>
        <w:r w:rsidRPr="00E40F12">
          <w:t>-called-party-id&gt;</w:t>
        </w:r>
        <w:r>
          <w:t xml:space="preserve"> element set to the MCPTT ID of the identified MCPTT user of the remotely </w:t>
        </w:r>
        <w:r>
          <w:rPr>
            <w:noProof/>
          </w:rPr>
          <w:t xml:space="preserve">initiated </w:t>
        </w:r>
        <w:r>
          <w:t xml:space="preserve">private </w:t>
        </w:r>
        <w:r>
          <w:rPr>
            <w:noProof/>
          </w:rPr>
          <w:t>call;</w:t>
        </w:r>
      </w:ins>
    </w:p>
    <w:p w:rsidR="00FA6F4E" w:rsidRDefault="00FA6F4E" w:rsidP="00FA6F4E">
      <w:pPr>
        <w:pStyle w:val="B3"/>
        <w:rPr>
          <w:ins w:id="66" w:author="SB210412" w:date="2021-04-19T14:41:00Z"/>
          <w:noProof/>
        </w:rPr>
      </w:pPr>
      <w:ins w:id="67" w:author="SB210412" w:date="2021-04-19T14:41:00Z">
        <w:r>
          <w:t>iii)</w:t>
        </w:r>
        <w:r>
          <w:tab/>
          <w:t xml:space="preserve">the &lt;notify-remote-user&gt; element set to a value of "true" if the requesting MCPTT user has indicated that the remote MCPTT user be notified of the </w:t>
        </w:r>
        <w:r>
          <w:rPr>
            <w:noProof/>
          </w:rPr>
          <w:t xml:space="preserve">remotely initiated </w:t>
        </w:r>
        <w:r>
          <w:t xml:space="preserve">private </w:t>
        </w:r>
        <w:r>
          <w:rPr>
            <w:noProof/>
          </w:rPr>
          <w:t>call request; or</w:t>
        </w:r>
      </w:ins>
    </w:p>
    <w:p w:rsidR="00FA6F4E" w:rsidRDefault="00FA6F4E" w:rsidP="00FA6F4E">
      <w:pPr>
        <w:pStyle w:val="B3"/>
        <w:rPr>
          <w:ins w:id="68" w:author="SB210412" w:date="2021-04-19T14:41:00Z"/>
          <w:noProof/>
        </w:rPr>
      </w:pPr>
      <w:ins w:id="69" w:author="SB210412" w:date="2021-04-19T14:41:00Z">
        <w:r>
          <w:t>iv)</w:t>
        </w:r>
        <w:r>
          <w:tab/>
          <w:t xml:space="preserve">the &lt;notify-remote-user&gt; element set to a value of "false" if the requesting MCPTT user has indicated that the remote MCPTT user not be notified of the </w:t>
        </w:r>
        <w:r>
          <w:rPr>
            <w:noProof/>
          </w:rPr>
          <w:t xml:space="preserve">remotely initiated </w:t>
        </w:r>
        <w:r>
          <w:t xml:space="preserve">private </w:t>
        </w:r>
        <w:r>
          <w:rPr>
            <w:noProof/>
          </w:rPr>
          <w:t>call request;</w:t>
        </w:r>
      </w:ins>
    </w:p>
    <w:p w:rsidR="00FA6F4E" w:rsidRDefault="00FA6F4E" w:rsidP="00FA6F4E">
      <w:pPr>
        <w:pStyle w:val="B2"/>
        <w:rPr>
          <w:ins w:id="70" w:author="SB210412" w:date="2021-04-19T14:41:00Z"/>
        </w:rPr>
      </w:pPr>
      <w:ins w:id="71" w:author="SB210412" w:date="2021-04-19T14:41:00Z">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 xml:space="preserve">MCPTT user, according to rules and procedures of </w:t>
        </w:r>
        <w:proofErr w:type="spellStart"/>
        <w:r w:rsidRPr="000B1B1B">
          <w:t>IETF</w:t>
        </w:r>
        <w:proofErr w:type="spellEnd"/>
        <w:r>
          <w:t> </w:t>
        </w:r>
        <w:r w:rsidRPr="000B1B1B">
          <w:t>RFC</w:t>
        </w:r>
        <w:r>
          <w:t> </w:t>
        </w:r>
        <w:r w:rsidRPr="000B1B1B">
          <w:t>5366</w:t>
        </w:r>
        <w:r>
          <w:t> </w:t>
        </w:r>
        <w:r w:rsidRPr="000B1B1B">
          <w:t>[20];</w:t>
        </w:r>
        <w:r>
          <w:t xml:space="preserve"> and</w:t>
        </w:r>
      </w:ins>
    </w:p>
    <w:p w:rsidR="00FA6F4E" w:rsidRPr="0073469F" w:rsidRDefault="00FA6F4E" w:rsidP="00FA6F4E">
      <w:pPr>
        <w:pStyle w:val="B2"/>
        <w:rPr>
          <w:ins w:id="72" w:author="SB210412" w:date="2021-04-19T14:41:00Z"/>
          <w:rFonts w:eastAsia="SimSun"/>
        </w:rPr>
      </w:pPr>
      <w:ins w:id="73" w:author="SB210412" w:date="2021-04-19T14:41:00Z">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73469F">
          <w:rPr>
            <w:rFonts w:eastAsia="SimSun"/>
          </w:rPr>
          <w:t>; and</w:t>
        </w:r>
      </w:ins>
    </w:p>
    <w:p w:rsidR="00FA6F4E" w:rsidRDefault="00FA6F4E" w:rsidP="00FA6F4E">
      <w:pPr>
        <w:pStyle w:val="B10"/>
        <w:rPr>
          <w:ins w:id="74" w:author="SB210412" w:date="2021-04-19T14:41:00Z"/>
          <w:noProof/>
        </w:rPr>
      </w:pPr>
      <w:ins w:id="75" w:author="SB210412" w:date="2021-04-19T14:41:00Z">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rsidR="00FA6F4E" w:rsidRDefault="00FA6F4E" w:rsidP="00FA6F4E">
      <w:pPr>
        <w:rPr>
          <w:ins w:id="76" w:author="SB210412" w:date="2021-04-19T14:41:00Z"/>
          <w:noProof/>
        </w:rPr>
      </w:pPr>
      <w:ins w:id="77" w:author="SB210412" w:date="2021-04-19T14:41:00Z">
        <w:r>
          <w:rPr>
            <w:noProof/>
          </w:rPr>
          <w:t>...</w:t>
        </w:r>
      </w:ins>
    </w:p>
    <w:p w:rsidR="00FA6F4E" w:rsidRDefault="00FA6F4E" w:rsidP="00FA6F4E">
      <w:pPr>
        <w:rPr>
          <w:ins w:id="78" w:author="SB210412" w:date="2021-04-19T14:41:00Z"/>
        </w:rPr>
      </w:pPr>
      <w:ins w:id="79" w:author="SB210412" w:date="2021-04-19T14:41:00Z">
        <w:r>
          <w:rPr>
            <w:noProof/>
          </w:rPr>
          <w:t xml:space="preserve">Upon receiving a </w:t>
        </w:r>
        <w:r>
          <w:t xml:space="preserve">"SIP MESSAGE request for </w:t>
        </w:r>
        <w:r>
          <w:rPr>
            <w:noProof/>
          </w:rPr>
          <w:t>remotely initiated private call</w:t>
        </w:r>
        <w:r>
          <w:t xml:space="preserve"> response for terminating client", the MCPTT client:</w:t>
        </w:r>
      </w:ins>
    </w:p>
    <w:p w:rsidR="00FA6F4E" w:rsidRDefault="00FA6F4E" w:rsidP="00FA6F4E">
      <w:pPr>
        <w:pStyle w:val="B10"/>
        <w:rPr>
          <w:ins w:id="80" w:author="SB210412" w:date="2021-04-19T14:41:00Z"/>
        </w:rPr>
      </w:pPr>
      <w:ins w:id="81" w:author="SB210412" w:date="2021-04-19T14:41:00Z">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ins>
    </w:p>
    <w:p w:rsidR="00FA6F4E" w:rsidRDefault="00FA6F4E" w:rsidP="00FA6F4E">
      <w:pPr>
        <w:pStyle w:val="B10"/>
        <w:rPr>
          <w:ins w:id="82" w:author="SB210412" w:date="2021-04-19T14:41:00Z"/>
        </w:rPr>
      </w:pPr>
      <w:ins w:id="83" w:author="SB210412" w:date="2021-04-19T14:41:00Z">
        <w:r>
          <w:t>2)</w:t>
        </w:r>
        <w:r>
          <w:tab/>
        </w:r>
        <w:proofErr w:type="gramStart"/>
        <w:r>
          <w:t>should</w:t>
        </w:r>
        <w:proofErr w:type="gramEnd"/>
        <w:r>
          <w:t xml:space="preserve"> indicate to the requesting MCPTT user the </w:t>
        </w:r>
        <w:r>
          <w:rPr>
            <w:noProof/>
          </w:rPr>
          <w:t xml:space="preserve">success or failure of the sent remotely initiated private call </w:t>
        </w:r>
        <w:r w:rsidRPr="00686075">
          <w:t>request</w:t>
        </w:r>
        <w:r>
          <w:t>.</w:t>
        </w:r>
      </w:ins>
    </w:p>
    <w:p w:rsidR="00FA6F4E" w:rsidRPr="00DE6BD1" w:rsidRDefault="00FA6F4E" w:rsidP="00FA6F4E">
      <w:pPr>
        <w:pStyle w:val="H6"/>
        <w:rPr>
          <w:ins w:id="84" w:author="SB210412" w:date="2021-04-19T14:41:00Z"/>
        </w:rPr>
      </w:pPr>
      <w:ins w:id="85" w:author="SB210412" w:date="2021-04-19T14:41:00Z">
        <w:r>
          <w:t>6.2.24</w:t>
        </w:r>
        <w:r w:rsidRPr="00DE6BD1">
          <w:t>.3</w:t>
        </w:r>
        <w:r w:rsidRPr="00DE6BD1">
          <w:tab/>
          <w:t>Test description</w:t>
        </w:r>
      </w:ins>
    </w:p>
    <w:p w:rsidR="00FA6F4E" w:rsidRPr="00DE6BD1" w:rsidRDefault="00FA6F4E" w:rsidP="00FA6F4E">
      <w:pPr>
        <w:pStyle w:val="H6"/>
        <w:rPr>
          <w:ins w:id="86" w:author="SB210412" w:date="2021-04-19T14:41:00Z"/>
        </w:rPr>
      </w:pPr>
      <w:ins w:id="87" w:author="SB210412" w:date="2021-04-19T14:41:00Z">
        <w:r>
          <w:t>6.2.24</w:t>
        </w:r>
        <w:r w:rsidRPr="00DE6BD1">
          <w:t>.3.1</w:t>
        </w:r>
        <w:r w:rsidRPr="00DE6BD1">
          <w:tab/>
          <w:t>Pre-test conditions</w:t>
        </w:r>
      </w:ins>
    </w:p>
    <w:p w:rsidR="00FA6F4E" w:rsidRPr="00DE6BD1" w:rsidRDefault="00FA6F4E" w:rsidP="00FA6F4E">
      <w:pPr>
        <w:pStyle w:val="H6"/>
        <w:rPr>
          <w:ins w:id="88" w:author="SB210412" w:date="2021-04-19T14:41:00Z"/>
        </w:rPr>
      </w:pPr>
      <w:ins w:id="89" w:author="SB210412" w:date="2021-04-19T14:41:00Z">
        <w:r w:rsidRPr="00DE6BD1">
          <w:t>System Simulator:</w:t>
        </w:r>
      </w:ins>
    </w:p>
    <w:p w:rsidR="00FA6F4E" w:rsidRPr="00DE6BD1" w:rsidRDefault="00FA6F4E" w:rsidP="00FA6F4E">
      <w:pPr>
        <w:pStyle w:val="B10"/>
        <w:rPr>
          <w:ins w:id="90" w:author="SB210412" w:date="2021-04-19T14:41:00Z"/>
        </w:rPr>
      </w:pPr>
      <w:ins w:id="91" w:author="SB210412" w:date="2021-04-19T14:41:00Z">
        <w:r w:rsidRPr="00DE6BD1">
          <w:t>-</w:t>
        </w:r>
        <w:r w:rsidRPr="00DE6BD1">
          <w:tab/>
          <w:t>SS (MCPTT server)</w:t>
        </w:r>
      </w:ins>
    </w:p>
    <w:p w:rsidR="00FA6F4E" w:rsidRPr="00DE6BD1" w:rsidRDefault="00FA6F4E" w:rsidP="00FA6F4E">
      <w:pPr>
        <w:pStyle w:val="B10"/>
        <w:rPr>
          <w:ins w:id="92" w:author="SB210412" w:date="2021-04-19T14:41:00Z"/>
        </w:rPr>
      </w:pPr>
      <w:ins w:id="93" w:author="SB210412" w:date="2021-04-19T14:41:00Z">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DE6BD1" w:rsidRDefault="00FA6F4E" w:rsidP="00FA6F4E">
      <w:pPr>
        <w:pStyle w:val="H6"/>
        <w:rPr>
          <w:ins w:id="94" w:author="SB210412" w:date="2021-04-19T14:41:00Z"/>
        </w:rPr>
      </w:pPr>
      <w:ins w:id="95" w:author="SB210412" w:date="2021-04-19T14:41:00Z">
        <w:r w:rsidRPr="00DE6BD1">
          <w:t>IUT:</w:t>
        </w:r>
      </w:ins>
    </w:p>
    <w:p w:rsidR="00FA6F4E" w:rsidRPr="00DE6BD1" w:rsidRDefault="00FA6F4E" w:rsidP="00FA6F4E">
      <w:pPr>
        <w:pStyle w:val="B10"/>
        <w:rPr>
          <w:ins w:id="96" w:author="SB210412" w:date="2021-04-19T14:41:00Z"/>
        </w:rPr>
      </w:pPr>
      <w:ins w:id="97" w:author="SB210412" w:date="2021-04-19T14:41:00Z">
        <w:r w:rsidRPr="00DE6BD1">
          <w:t>-</w:t>
        </w:r>
        <w:r w:rsidRPr="00DE6BD1">
          <w:tab/>
          <w:t>UE (MCPTT client)</w:t>
        </w:r>
      </w:ins>
    </w:p>
    <w:p w:rsidR="00FA6F4E" w:rsidRPr="00DE6BD1" w:rsidRDefault="00FA6F4E" w:rsidP="00FA6F4E">
      <w:pPr>
        <w:pStyle w:val="B10"/>
        <w:rPr>
          <w:ins w:id="98" w:author="SB210412" w:date="2021-04-19T14:41:00Z"/>
        </w:rPr>
      </w:pPr>
      <w:ins w:id="99" w:author="SB210412" w:date="2021-04-19T14:41:00Z">
        <w:r w:rsidRPr="00DE6BD1">
          <w:t>-</w:t>
        </w:r>
        <w:r w:rsidRPr="00DE6BD1">
          <w:tab/>
          <w:t>The test USIM set as defined in TS 36.579-1 [2], subclause 5.5.10 is inserted.</w:t>
        </w:r>
      </w:ins>
    </w:p>
    <w:p w:rsidR="00FA6F4E" w:rsidRPr="00DE6BD1" w:rsidRDefault="00FA6F4E" w:rsidP="00FA6F4E">
      <w:pPr>
        <w:pStyle w:val="H6"/>
        <w:rPr>
          <w:ins w:id="100" w:author="SB210412" w:date="2021-04-19T14:41:00Z"/>
        </w:rPr>
      </w:pPr>
      <w:ins w:id="101" w:author="SB210412" w:date="2021-04-19T14:41:00Z">
        <w:r w:rsidRPr="00DE6BD1">
          <w:lastRenderedPageBreak/>
          <w:t>Preamble:</w:t>
        </w:r>
      </w:ins>
    </w:p>
    <w:p w:rsidR="00FA6F4E" w:rsidRPr="00DE6BD1" w:rsidRDefault="00FA6F4E" w:rsidP="00FA6F4E">
      <w:pPr>
        <w:pStyle w:val="B10"/>
        <w:rPr>
          <w:ins w:id="102" w:author="SB210412" w:date="2021-04-19T14:41:00Z"/>
        </w:rPr>
      </w:pPr>
      <w:ins w:id="103" w:author="SB210412" w:date="2021-04-19T14:41:00Z">
        <w:r w:rsidRPr="00DE6BD1">
          <w:t>-</w:t>
        </w:r>
        <w:r w:rsidRPr="00DE6BD1">
          <w:tab/>
          <w:t>The UE has performed the Generic Test Procedure for MCPTT UE registration as specified in TS 36.579-1 [2], subclause 5.4.2.</w:t>
        </w:r>
      </w:ins>
    </w:p>
    <w:p w:rsidR="00FA6F4E" w:rsidRPr="00DE6BD1" w:rsidRDefault="00FA6F4E" w:rsidP="00FA6F4E">
      <w:pPr>
        <w:pStyle w:val="B10"/>
        <w:rPr>
          <w:ins w:id="104" w:author="SB210412" w:date="2021-04-19T14:41:00Z"/>
        </w:rPr>
      </w:pPr>
      <w:ins w:id="105" w:author="SB210412" w:date="2021-04-19T14:41:00Z">
        <w:r w:rsidRPr="00DE6BD1">
          <w:t>-</w:t>
        </w:r>
        <w:r w:rsidRPr="00DE6BD1">
          <w:tab/>
          <w:t>The MCPTT User performs the Generic Test Procedure for MCPTT Authorization/Configuration and Key Generation as specified in TS 36.579-1 [2], subclause 5.3.2.</w:t>
        </w:r>
      </w:ins>
    </w:p>
    <w:p w:rsidR="00FA6F4E" w:rsidRPr="00DE6BD1" w:rsidRDefault="00FA6F4E" w:rsidP="00FA6F4E">
      <w:pPr>
        <w:pStyle w:val="B2"/>
        <w:rPr>
          <w:ins w:id="106" w:author="SB210412" w:date="2021-04-19T14:41:00Z"/>
        </w:rPr>
      </w:pPr>
      <w:ins w:id="107" w:author="SB210412" w:date="2021-04-19T14:41:00Z">
        <w:r w:rsidRPr="00DE6BD1">
          <w:t>-</w:t>
        </w:r>
        <w:r w:rsidRPr="00DE6BD1">
          <w:tab/>
          <w:t xml:space="preserve">The MCPTT User is authorized to initiate </w:t>
        </w:r>
        <w:proofErr w:type="gramStart"/>
        <w:r w:rsidRPr="00DE6BD1">
          <w:t>Remotely</w:t>
        </w:r>
        <w:proofErr w:type="gramEnd"/>
        <w:r w:rsidRPr="00DE6BD1">
          <w:t xml:space="preserve"> initiated </w:t>
        </w:r>
        <w:r>
          <w:t xml:space="preserve">private call: 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 xml:space="preserve">&gt; element of the &lt;ruleset&gt; element </w:t>
        </w:r>
        <w:r w:rsidRPr="00DE6BD1">
          <w:t>is present in the MCPTT user profile document and is set to "true"</w:t>
        </w:r>
        <w:r>
          <w:t>.</w:t>
        </w:r>
      </w:ins>
    </w:p>
    <w:p w:rsidR="00FA6F4E" w:rsidRPr="00DE6BD1" w:rsidRDefault="00FA6F4E" w:rsidP="00FA6F4E">
      <w:pPr>
        <w:pStyle w:val="B2"/>
        <w:rPr>
          <w:ins w:id="108" w:author="SB210412" w:date="2021-04-19T14:41:00Z"/>
        </w:rPr>
      </w:pPr>
      <w:ins w:id="109" w:author="SB210412" w:date="2021-04-19T14:41: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FA6F4E" w:rsidRPr="00DE6BD1" w:rsidRDefault="00FA6F4E" w:rsidP="00FA6F4E">
      <w:pPr>
        <w:pStyle w:val="B10"/>
        <w:rPr>
          <w:ins w:id="110" w:author="SB210412" w:date="2021-04-19T14:41:00Z"/>
        </w:rPr>
      </w:pPr>
      <w:ins w:id="111" w:author="SB210412" w:date="2021-04-19T14:41:00Z">
        <w:r w:rsidRPr="00DE6BD1">
          <w:t>-</w:t>
        </w:r>
        <w:r w:rsidRPr="00DE6BD1">
          <w:tab/>
          <w:t>UE States at the end of the preamble</w:t>
        </w:r>
      </w:ins>
    </w:p>
    <w:p w:rsidR="00FA6F4E" w:rsidRPr="00DE6BD1" w:rsidRDefault="00FA6F4E" w:rsidP="00FA6F4E">
      <w:pPr>
        <w:pStyle w:val="B2"/>
        <w:rPr>
          <w:ins w:id="112" w:author="SB210412" w:date="2021-04-19T14:41:00Z"/>
        </w:rPr>
      </w:pPr>
      <w:ins w:id="113" w:author="SB210412" w:date="2021-04-19T14:41:00Z">
        <w:r w:rsidRPr="00DE6BD1">
          <w:t>-</w:t>
        </w:r>
        <w:r w:rsidRPr="00DE6BD1">
          <w:tab/>
          <w:t>The UE is in E-UTRA Registered, Idle Mode state.</w:t>
        </w:r>
      </w:ins>
    </w:p>
    <w:p w:rsidR="00FA6F4E" w:rsidRPr="00DE6BD1" w:rsidRDefault="00FA6F4E" w:rsidP="00FA6F4E">
      <w:pPr>
        <w:pStyle w:val="B2"/>
        <w:rPr>
          <w:ins w:id="114" w:author="SB210412" w:date="2021-04-19T14:41:00Z"/>
        </w:rPr>
      </w:pPr>
      <w:ins w:id="115" w:author="SB210412" w:date="2021-04-19T14:41:00Z">
        <w:r w:rsidRPr="00DE6BD1">
          <w:t>-</w:t>
        </w:r>
        <w:r w:rsidRPr="00DE6BD1">
          <w:tab/>
          <w:t>The MCPTT Client Application has been activated and User has registered-in as the MCPTT User with the Server as active user at the Client.</w:t>
        </w:r>
      </w:ins>
    </w:p>
    <w:p w:rsidR="00FA6F4E" w:rsidRPr="00DE6BD1" w:rsidRDefault="00FA6F4E" w:rsidP="00FA6F4E">
      <w:pPr>
        <w:pStyle w:val="H6"/>
        <w:rPr>
          <w:ins w:id="116" w:author="SB210412" w:date="2021-04-19T14:41:00Z"/>
        </w:rPr>
      </w:pPr>
      <w:ins w:id="117" w:author="SB210412" w:date="2021-04-19T14:41:00Z">
        <w:r>
          <w:t>6.2.24</w:t>
        </w:r>
        <w:r w:rsidRPr="00DE6BD1">
          <w:t>.3.2</w:t>
        </w:r>
        <w:r w:rsidRPr="00DE6BD1">
          <w:tab/>
          <w:t>Test procedure sequence</w:t>
        </w:r>
      </w:ins>
    </w:p>
    <w:p w:rsidR="00FA6F4E" w:rsidRPr="00DE6BD1" w:rsidRDefault="00FA6F4E" w:rsidP="00FA6F4E">
      <w:pPr>
        <w:pStyle w:val="TH"/>
        <w:rPr>
          <w:ins w:id="118" w:author="SB210412" w:date="2021-04-19T14:41:00Z"/>
        </w:rPr>
      </w:pPr>
      <w:ins w:id="119" w:author="SB210412" w:date="2021-04-19T14:41:00Z">
        <w:r w:rsidRPr="00DE6BD1">
          <w:t xml:space="preserve">Table </w:t>
        </w:r>
        <w:r>
          <w:t>6.2.24</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120" w:author="SB210412" w:date="2021-04-19T14:41:00Z"/>
        </w:trPr>
        <w:tc>
          <w:tcPr>
            <w:tcW w:w="534" w:type="dxa"/>
            <w:tcBorders>
              <w:bottom w:val="nil"/>
            </w:tcBorders>
            <w:shd w:val="clear" w:color="auto" w:fill="auto"/>
          </w:tcPr>
          <w:p w:rsidR="00FA6F4E" w:rsidRPr="00DE6BD1" w:rsidRDefault="00FA6F4E" w:rsidP="003728B7">
            <w:pPr>
              <w:pStyle w:val="TAH"/>
              <w:rPr>
                <w:ins w:id="121" w:author="SB210412" w:date="2021-04-19T14:41:00Z"/>
              </w:rPr>
            </w:pPr>
            <w:ins w:id="122"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123" w:author="SB210412" w:date="2021-04-19T14:41:00Z"/>
              </w:rPr>
            </w:pPr>
            <w:ins w:id="124"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125" w:author="SB210412" w:date="2021-04-19T14:41:00Z"/>
              </w:rPr>
            </w:pPr>
            <w:ins w:id="126"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127" w:author="SB210412" w:date="2021-04-19T14:41:00Z"/>
              </w:rPr>
            </w:pPr>
            <w:ins w:id="128"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129" w:author="SB210412" w:date="2021-04-19T14:41:00Z"/>
              </w:rPr>
            </w:pPr>
            <w:ins w:id="130" w:author="SB210412" w:date="2021-04-19T14:41:00Z">
              <w:r w:rsidRPr="00DE6BD1">
                <w:t>Verdict</w:t>
              </w:r>
            </w:ins>
          </w:p>
        </w:tc>
      </w:tr>
      <w:tr w:rsidR="00FA6F4E" w:rsidRPr="00DE6BD1" w:rsidTr="003728B7">
        <w:trPr>
          <w:cantSplit/>
          <w:ins w:id="131" w:author="SB210412" w:date="2021-04-19T14:41:00Z"/>
        </w:trPr>
        <w:tc>
          <w:tcPr>
            <w:tcW w:w="534" w:type="dxa"/>
            <w:tcBorders>
              <w:top w:val="nil"/>
            </w:tcBorders>
            <w:shd w:val="clear" w:color="auto" w:fill="auto"/>
          </w:tcPr>
          <w:p w:rsidR="00FA6F4E" w:rsidRPr="00DE6BD1" w:rsidRDefault="00FA6F4E" w:rsidP="003728B7">
            <w:pPr>
              <w:pStyle w:val="TAH"/>
              <w:rPr>
                <w:ins w:id="132" w:author="SB210412" w:date="2021-04-19T14:41:00Z"/>
              </w:rPr>
            </w:pPr>
          </w:p>
        </w:tc>
        <w:tc>
          <w:tcPr>
            <w:tcW w:w="3968" w:type="dxa"/>
            <w:tcBorders>
              <w:top w:val="nil"/>
            </w:tcBorders>
            <w:shd w:val="clear" w:color="auto" w:fill="auto"/>
          </w:tcPr>
          <w:p w:rsidR="00FA6F4E" w:rsidRPr="00DE6BD1" w:rsidRDefault="00FA6F4E" w:rsidP="003728B7">
            <w:pPr>
              <w:pStyle w:val="TAH"/>
              <w:rPr>
                <w:ins w:id="133" w:author="SB210412" w:date="2021-04-19T14:41:00Z"/>
              </w:rPr>
            </w:pPr>
          </w:p>
        </w:tc>
        <w:tc>
          <w:tcPr>
            <w:tcW w:w="708" w:type="dxa"/>
            <w:shd w:val="clear" w:color="auto" w:fill="auto"/>
          </w:tcPr>
          <w:p w:rsidR="00FA6F4E" w:rsidRPr="00DE6BD1" w:rsidRDefault="00FA6F4E" w:rsidP="003728B7">
            <w:pPr>
              <w:pStyle w:val="TAH"/>
              <w:rPr>
                <w:ins w:id="134" w:author="SB210412" w:date="2021-04-19T14:41:00Z"/>
              </w:rPr>
            </w:pPr>
            <w:ins w:id="135" w:author="SB210412" w:date="2021-04-19T14:41:00Z">
              <w:r w:rsidRPr="00DE6BD1">
                <w:t>U - S</w:t>
              </w:r>
            </w:ins>
          </w:p>
        </w:tc>
        <w:tc>
          <w:tcPr>
            <w:tcW w:w="2978" w:type="dxa"/>
            <w:shd w:val="clear" w:color="auto" w:fill="auto"/>
          </w:tcPr>
          <w:p w:rsidR="00FA6F4E" w:rsidRPr="00DE6BD1" w:rsidRDefault="00FA6F4E" w:rsidP="003728B7">
            <w:pPr>
              <w:pStyle w:val="TAH"/>
              <w:rPr>
                <w:ins w:id="136" w:author="SB210412" w:date="2021-04-19T14:41:00Z"/>
              </w:rPr>
            </w:pPr>
            <w:ins w:id="137"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138" w:author="SB210412" w:date="2021-04-19T14:41:00Z"/>
              </w:rPr>
            </w:pPr>
          </w:p>
        </w:tc>
        <w:tc>
          <w:tcPr>
            <w:tcW w:w="850" w:type="dxa"/>
            <w:tcBorders>
              <w:top w:val="nil"/>
            </w:tcBorders>
            <w:shd w:val="clear" w:color="auto" w:fill="auto"/>
          </w:tcPr>
          <w:p w:rsidR="00FA6F4E" w:rsidRPr="00DE6BD1" w:rsidRDefault="00FA6F4E" w:rsidP="003728B7">
            <w:pPr>
              <w:pStyle w:val="TAH"/>
              <w:rPr>
                <w:ins w:id="139" w:author="SB210412" w:date="2021-04-19T14:41:00Z"/>
              </w:rPr>
            </w:pPr>
          </w:p>
        </w:tc>
      </w:tr>
      <w:tr w:rsidR="00FA6F4E" w:rsidRPr="00DE6BD1" w:rsidTr="003728B7">
        <w:trPr>
          <w:cantSplit/>
          <w:ins w:id="140" w:author="SB210412" w:date="2021-04-19T14:41:00Z"/>
        </w:trPr>
        <w:tc>
          <w:tcPr>
            <w:tcW w:w="534" w:type="dxa"/>
            <w:shd w:val="clear" w:color="auto" w:fill="auto"/>
          </w:tcPr>
          <w:p w:rsidR="00FA6F4E" w:rsidRPr="00DE6BD1" w:rsidRDefault="00FA6F4E" w:rsidP="003728B7">
            <w:pPr>
              <w:pStyle w:val="TAC"/>
              <w:rPr>
                <w:ins w:id="141" w:author="SB210412" w:date="2021-04-19T14:41:00Z"/>
              </w:rPr>
            </w:pPr>
            <w:ins w:id="142" w:author="SB210412" w:date="2021-04-19T14:41:00Z">
              <w:r w:rsidRPr="00DE6BD1">
                <w:t>1</w:t>
              </w:r>
            </w:ins>
          </w:p>
        </w:tc>
        <w:tc>
          <w:tcPr>
            <w:tcW w:w="3968" w:type="dxa"/>
            <w:shd w:val="clear" w:color="auto" w:fill="auto"/>
          </w:tcPr>
          <w:p w:rsidR="00FA6F4E" w:rsidRPr="00DE6BD1" w:rsidRDefault="00FA6F4E" w:rsidP="003728B7">
            <w:pPr>
              <w:pStyle w:val="TAL"/>
              <w:rPr>
                <w:ins w:id="143" w:author="SB210412" w:date="2021-04-19T14:41:00Z"/>
              </w:rPr>
            </w:pPr>
            <w:ins w:id="144" w:author="SB210412" w:date="2021-04-19T14:41:00Z">
              <w:r w:rsidRPr="00DE6BD1">
                <w:t xml:space="preserve">Make the UE (MCPTT User) request the establishment of an MCPTT </w:t>
              </w:r>
              <w:r w:rsidRPr="00DE6BD1">
                <w:rPr>
                  <w:lang w:eastAsia="zh-CN"/>
                </w:rPr>
                <w:t xml:space="preserve">remotely initiated </w:t>
              </w:r>
              <w:r>
                <w:rPr>
                  <w:lang w:eastAsia="zh-CN"/>
                </w:rPr>
                <w:t>private</w:t>
              </w:r>
              <w:r w:rsidRPr="00DE6BD1">
                <w:rPr>
                  <w:lang w:eastAsia="zh-CN"/>
                </w:rPr>
                <w:t xml:space="preserve"> call</w:t>
              </w:r>
              <w:r>
                <w:rPr>
                  <w:lang w:eastAsia="zh-CN"/>
                </w:rPr>
                <w:t xml:space="preserve"> to a third party (i.e. not to itself</w:t>
              </w:r>
              <w:r>
                <w:rPr>
                  <w:noProof/>
                </w:rPr>
                <w:t>)</w:t>
              </w:r>
              <w:r w:rsidRPr="00DE6BD1">
                <w:t>.</w:t>
              </w:r>
              <w:r>
                <w:t xml:space="preserve"> </w:t>
              </w:r>
              <w:r w:rsidRPr="00602A3A">
                <w:t>(</w:t>
              </w:r>
              <w:r w:rsidRPr="00DE6BD1">
                <w:t>NOTE</w:t>
              </w:r>
              <w:r>
                <w:t xml:space="preserve"> </w:t>
              </w:r>
              <w:r w:rsidRPr="00602A3A">
                <w:t>1)</w:t>
              </w:r>
            </w:ins>
          </w:p>
        </w:tc>
        <w:tc>
          <w:tcPr>
            <w:tcW w:w="708" w:type="dxa"/>
            <w:shd w:val="clear" w:color="auto" w:fill="auto"/>
          </w:tcPr>
          <w:p w:rsidR="00FA6F4E" w:rsidRPr="00DE6BD1" w:rsidRDefault="00FA6F4E" w:rsidP="003728B7">
            <w:pPr>
              <w:pStyle w:val="TAC"/>
              <w:rPr>
                <w:ins w:id="145" w:author="SB210412" w:date="2021-04-19T14:41:00Z"/>
              </w:rPr>
            </w:pPr>
            <w:ins w:id="146" w:author="SB210412" w:date="2021-04-19T14:41:00Z">
              <w:r w:rsidRPr="00DE6BD1">
                <w:t>-</w:t>
              </w:r>
            </w:ins>
          </w:p>
        </w:tc>
        <w:tc>
          <w:tcPr>
            <w:tcW w:w="2978" w:type="dxa"/>
            <w:shd w:val="clear" w:color="auto" w:fill="auto"/>
          </w:tcPr>
          <w:p w:rsidR="00FA6F4E" w:rsidRPr="00DE6BD1" w:rsidRDefault="00FA6F4E" w:rsidP="003728B7">
            <w:pPr>
              <w:pStyle w:val="TAL"/>
              <w:rPr>
                <w:ins w:id="147" w:author="SB210412" w:date="2021-04-19T14:41:00Z"/>
              </w:rPr>
            </w:pPr>
            <w:ins w:id="148" w:author="SB210412" w:date="2021-04-19T14:41:00Z">
              <w:r w:rsidRPr="00DE6BD1">
                <w:t>-</w:t>
              </w:r>
            </w:ins>
          </w:p>
        </w:tc>
        <w:tc>
          <w:tcPr>
            <w:tcW w:w="565" w:type="dxa"/>
            <w:shd w:val="clear" w:color="auto" w:fill="auto"/>
          </w:tcPr>
          <w:p w:rsidR="00FA6F4E" w:rsidRPr="00DE6BD1" w:rsidRDefault="00FA6F4E" w:rsidP="003728B7">
            <w:pPr>
              <w:pStyle w:val="TAC"/>
              <w:rPr>
                <w:ins w:id="149" w:author="SB210412" w:date="2021-04-19T14:41:00Z"/>
              </w:rPr>
            </w:pPr>
            <w:ins w:id="150" w:author="SB210412" w:date="2021-04-19T14:41:00Z">
              <w:r w:rsidRPr="00DE6BD1">
                <w:t>-</w:t>
              </w:r>
            </w:ins>
          </w:p>
        </w:tc>
        <w:tc>
          <w:tcPr>
            <w:tcW w:w="850" w:type="dxa"/>
            <w:shd w:val="clear" w:color="auto" w:fill="auto"/>
          </w:tcPr>
          <w:p w:rsidR="00FA6F4E" w:rsidRPr="00DE6BD1" w:rsidRDefault="00FA6F4E" w:rsidP="003728B7">
            <w:pPr>
              <w:pStyle w:val="TAC"/>
              <w:rPr>
                <w:ins w:id="151" w:author="SB210412" w:date="2021-04-19T14:41:00Z"/>
              </w:rPr>
            </w:pPr>
            <w:ins w:id="152" w:author="SB210412" w:date="2021-04-19T14:41:00Z">
              <w:r w:rsidRPr="00DE6BD1">
                <w:t>-</w:t>
              </w:r>
            </w:ins>
          </w:p>
        </w:tc>
      </w:tr>
      <w:tr w:rsidR="00FA6F4E" w:rsidRPr="00DE6BD1" w:rsidTr="003728B7">
        <w:trPr>
          <w:cantSplit/>
          <w:ins w:id="153" w:author="SB210412" w:date="2021-04-19T14:41:00Z"/>
        </w:trPr>
        <w:tc>
          <w:tcPr>
            <w:tcW w:w="534" w:type="dxa"/>
            <w:shd w:val="clear" w:color="auto" w:fill="auto"/>
          </w:tcPr>
          <w:p w:rsidR="00FA6F4E" w:rsidRPr="0012712B" w:rsidRDefault="00FA6F4E" w:rsidP="003728B7">
            <w:pPr>
              <w:pStyle w:val="TAC"/>
              <w:rPr>
                <w:ins w:id="154" w:author="SB210412" w:date="2021-04-19T14:41:00Z"/>
              </w:rPr>
            </w:pPr>
            <w:ins w:id="155" w:author="SB210412" w:date="2021-04-19T14:41:00Z">
              <w:r w:rsidRPr="0012712B">
                <w:t>-</w:t>
              </w:r>
            </w:ins>
          </w:p>
        </w:tc>
        <w:tc>
          <w:tcPr>
            <w:tcW w:w="3968" w:type="dxa"/>
            <w:shd w:val="clear" w:color="auto" w:fill="auto"/>
          </w:tcPr>
          <w:p w:rsidR="00FA6F4E" w:rsidRPr="0012712B" w:rsidRDefault="00FA6F4E" w:rsidP="003728B7">
            <w:pPr>
              <w:pStyle w:val="TAL"/>
              <w:rPr>
                <w:ins w:id="156" w:author="SB210412" w:date="2021-04-19T14:41:00Z"/>
              </w:rPr>
            </w:pPr>
            <w:ins w:id="157" w:author="SB210412" w:date="2021-04-19T14:41:00Z">
              <w:r w:rsidRPr="0012712B">
                <w:t>EXCEPTION: Step 1a1 describes behaviour that depends on the E-UTRA RRC state at the time the present procedure is called.</w:t>
              </w:r>
            </w:ins>
          </w:p>
        </w:tc>
        <w:tc>
          <w:tcPr>
            <w:tcW w:w="708" w:type="dxa"/>
            <w:shd w:val="clear" w:color="auto" w:fill="auto"/>
          </w:tcPr>
          <w:p w:rsidR="00FA6F4E" w:rsidRPr="0012712B" w:rsidRDefault="00FA6F4E" w:rsidP="003728B7">
            <w:pPr>
              <w:pStyle w:val="TAC"/>
              <w:rPr>
                <w:ins w:id="158" w:author="SB210412" w:date="2021-04-19T14:41:00Z"/>
              </w:rPr>
            </w:pPr>
            <w:ins w:id="159" w:author="SB210412" w:date="2021-04-19T14:41:00Z">
              <w:r w:rsidRPr="0012712B">
                <w:t>-</w:t>
              </w:r>
            </w:ins>
          </w:p>
        </w:tc>
        <w:tc>
          <w:tcPr>
            <w:tcW w:w="2978" w:type="dxa"/>
            <w:shd w:val="clear" w:color="auto" w:fill="auto"/>
          </w:tcPr>
          <w:p w:rsidR="00FA6F4E" w:rsidRPr="0012712B" w:rsidRDefault="00FA6F4E" w:rsidP="003728B7">
            <w:pPr>
              <w:pStyle w:val="TAL"/>
              <w:rPr>
                <w:ins w:id="160" w:author="SB210412" w:date="2021-04-19T14:41:00Z"/>
              </w:rPr>
            </w:pPr>
            <w:ins w:id="161" w:author="SB210412" w:date="2021-04-19T14:41:00Z">
              <w:r w:rsidRPr="0012712B">
                <w:t>-</w:t>
              </w:r>
            </w:ins>
          </w:p>
        </w:tc>
        <w:tc>
          <w:tcPr>
            <w:tcW w:w="565" w:type="dxa"/>
            <w:shd w:val="clear" w:color="auto" w:fill="auto"/>
          </w:tcPr>
          <w:p w:rsidR="00FA6F4E" w:rsidRPr="0012712B" w:rsidRDefault="00FA6F4E" w:rsidP="003728B7">
            <w:pPr>
              <w:pStyle w:val="TAC"/>
              <w:rPr>
                <w:ins w:id="162" w:author="SB210412" w:date="2021-04-19T14:41:00Z"/>
              </w:rPr>
            </w:pPr>
            <w:ins w:id="163" w:author="SB210412" w:date="2021-04-19T14:41:00Z">
              <w:r w:rsidRPr="0012712B">
                <w:t>-</w:t>
              </w:r>
            </w:ins>
          </w:p>
        </w:tc>
        <w:tc>
          <w:tcPr>
            <w:tcW w:w="850" w:type="dxa"/>
            <w:shd w:val="clear" w:color="auto" w:fill="auto"/>
          </w:tcPr>
          <w:p w:rsidR="00FA6F4E" w:rsidRPr="0012712B" w:rsidRDefault="00FA6F4E" w:rsidP="003728B7">
            <w:pPr>
              <w:pStyle w:val="TAC"/>
              <w:rPr>
                <w:ins w:id="164" w:author="SB210412" w:date="2021-04-19T14:41:00Z"/>
              </w:rPr>
            </w:pPr>
            <w:ins w:id="165" w:author="SB210412" w:date="2021-04-19T14:41:00Z">
              <w:r w:rsidRPr="0012712B">
                <w:t>-</w:t>
              </w:r>
            </w:ins>
          </w:p>
        </w:tc>
      </w:tr>
      <w:tr w:rsidR="00FA6F4E" w:rsidRPr="00DE6BD1" w:rsidTr="003728B7">
        <w:trPr>
          <w:cantSplit/>
          <w:ins w:id="166" w:author="SB210412" w:date="2021-04-19T14:41:00Z"/>
        </w:trPr>
        <w:tc>
          <w:tcPr>
            <w:tcW w:w="534" w:type="dxa"/>
            <w:shd w:val="clear" w:color="auto" w:fill="auto"/>
          </w:tcPr>
          <w:p w:rsidR="00FA6F4E" w:rsidRPr="0012712B" w:rsidRDefault="00FA6F4E" w:rsidP="003728B7">
            <w:pPr>
              <w:pStyle w:val="TAC"/>
              <w:rPr>
                <w:ins w:id="167" w:author="SB210412" w:date="2021-04-19T14:41:00Z"/>
              </w:rPr>
            </w:pPr>
            <w:ins w:id="168" w:author="SB210412" w:date="2021-04-19T14:41:00Z">
              <w:r>
                <w:t>2</w:t>
              </w:r>
              <w:r w:rsidRPr="0012712B">
                <w:t>a1</w:t>
              </w:r>
            </w:ins>
          </w:p>
        </w:tc>
        <w:tc>
          <w:tcPr>
            <w:tcW w:w="3968" w:type="dxa"/>
            <w:shd w:val="clear" w:color="auto" w:fill="auto"/>
          </w:tcPr>
          <w:p w:rsidR="00FA6F4E" w:rsidRPr="0012712B" w:rsidRDefault="00FA6F4E" w:rsidP="003728B7">
            <w:pPr>
              <w:pStyle w:val="TAL"/>
              <w:rPr>
                <w:ins w:id="169" w:author="SB210412" w:date="2021-04-19T14:41:00Z"/>
              </w:rPr>
            </w:pPr>
            <w:ins w:id="170" w:author="SB210412" w:date="2021-04-19T14:41:00Z">
              <w:r w:rsidRPr="0012712B">
                <w:rPr>
                  <w:color w:val="000000"/>
                </w:rPr>
                <w:t xml:space="preserve">IF in </w:t>
              </w:r>
              <w:proofErr w:type="spellStart"/>
              <w:r w:rsidRPr="0012712B">
                <w:rPr>
                  <w:color w:val="000000"/>
                </w:rPr>
                <w:t>RRC_IDLE</w:t>
              </w:r>
              <w:proofErr w:type="spellEnd"/>
              <w:r w:rsidRPr="0012712B">
                <w:rPr>
                  <w:color w:val="000000"/>
                </w:rPr>
                <w:t xml:space="preserve"> state, t</w:t>
              </w:r>
              <w:r w:rsidRPr="0012712B">
                <w:t>he E-UTRA/EPC actions which are related to the MCPTT call establishment described in clause 5.4.3 'Generic Test Procedure for MCPTT CO communication in E-UTRA' take place.</w:t>
              </w:r>
            </w:ins>
          </w:p>
        </w:tc>
        <w:tc>
          <w:tcPr>
            <w:tcW w:w="708" w:type="dxa"/>
            <w:shd w:val="clear" w:color="auto" w:fill="auto"/>
          </w:tcPr>
          <w:p w:rsidR="00FA6F4E" w:rsidRPr="0012712B" w:rsidRDefault="00FA6F4E" w:rsidP="003728B7">
            <w:pPr>
              <w:pStyle w:val="TAC"/>
              <w:rPr>
                <w:ins w:id="171" w:author="SB210412" w:date="2021-04-19T14:41:00Z"/>
              </w:rPr>
            </w:pPr>
            <w:ins w:id="172" w:author="SB210412" w:date="2021-04-19T14:41:00Z">
              <w:r w:rsidRPr="0012712B">
                <w:t>-</w:t>
              </w:r>
            </w:ins>
          </w:p>
        </w:tc>
        <w:tc>
          <w:tcPr>
            <w:tcW w:w="2978" w:type="dxa"/>
            <w:shd w:val="clear" w:color="auto" w:fill="auto"/>
          </w:tcPr>
          <w:p w:rsidR="00FA6F4E" w:rsidRPr="0012712B" w:rsidRDefault="00FA6F4E" w:rsidP="003728B7">
            <w:pPr>
              <w:pStyle w:val="TAL"/>
              <w:rPr>
                <w:ins w:id="173" w:author="SB210412" w:date="2021-04-19T14:41:00Z"/>
              </w:rPr>
            </w:pPr>
            <w:ins w:id="174" w:author="SB210412" w:date="2021-04-19T14:41:00Z">
              <w:r w:rsidRPr="0012712B">
                <w:t>-</w:t>
              </w:r>
            </w:ins>
          </w:p>
        </w:tc>
        <w:tc>
          <w:tcPr>
            <w:tcW w:w="565" w:type="dxa"/>
            <w:shd w:val="clear" w:color="auto" w:fill="auto"/>
          </w:tcPr>
          <w:p w:rsidR="00FA6F4E" w:rsidRPr="0012712B" w:rsidRDefault="00FA6F4E" w:rsidP="003728B7">
            <w:pPr>
              <w:pStyle w:val="TAC"/>
              <w:rPr>
                <w:ins w:id="175" w:author="SB210412" w:date="2021-04-19T14:41:00Z"/>
              </w:rPr>
            </w:pPr>
            <w:ins w:id="176" w:author="SB210412" w:date="2021-04-19T14:41:00Z">
              <w:r w:rsidRPr="0012712B">
                <w:t>-</w:t>
              </w:r>
            </w:ins>
          </w:p>
        </w:tc>
        <w:tc>
          <w:tcPr>
            <w:tcW w:w="850" w:type="dxa"/>
            <w:shd w:val="clear" w:color="auto" w:fill="auto"/>
          </w:tcPr>
          <w:p w:rsidR="00FA6F4E" w:rsidRPr="0012712B" w:rsidRDefault="00FA6F4E" w:rsidP="003728B7">
            <w:pPr>
              <w:pStyle w:val="TAC"/>
              <w:rPr>
                <w:ins w:id="177" w:author="SB210412" w:date="2021-04-19T14:41:00Z"/>
              </w:rPr>
            </w:pPr>
            <w:ins w:id="178" w:author="SB210412" w:date="2021-04-19T14:41:00Z">
              <w:r w:rsidRPr="0012712B">
                <w:t>-</w:t>
              </w:r>
            </w:ins>
          </w:p>
        </w:tc>
      </w:tr>
      <w:tr w:rsidR="00FA6F4E" w:rsidRPr="00DE6BD1" w:rsidTr="003728B7">
        <w:trPr>
          <w:cantSplit/>
          <w:ins w:id="179" w:author="SB210412" w:date="2021-04-19T14:41:00Z"/>
        </w:trPr>
        <w:tc>
          <w:tcPr>
            <w:tcW w:w="534" w:type="dxa"/>
            <w:shd w:val="clear" w:color="auto" w:fill="auto"/>
          </w:tcPr>
          <w:p w:rsidR="00FA6F4E" w:rsidRPr="00DE6BD1" w:rsidRDefault="00FA6F4E" w:rsidP="003728B7">
            <w:pPr>
              <w:pStyle w:val="TAC"/>
              <w:rPr>
                <w:ins w:id="180" w:author="SB210412" w:date="2021-04-19T14:41:00Z"/>
              </w:rPr>
            </w:pPr>
            <w:ins w:id="181" w:author="SB210412" w:date="2021-04-19T14:41:00Z">
              <w:r>
                <w:t>3</w:t>
              </w:r>
            </w:ins>
          </w:p>
        </w:tc>
        <w:tc>
          <w:tcPr>
            <w:tcW w:w="3968" w:type="dxa"/>
            <w:shd w:val="clear" w:color="auto" w:fill="auto"/>
          </w:tcPr>
          <w:p w:rsidR="00FA6F4E" w:rsidRPr="0012712B" w:rsidRDefault="00FA6F4E" w:rsidP="003728B7">
            <w:pPr>
              <w:pStyle w:val="TAL"/>
              <w:rPr>
                <w:ins w:id="182" w:author="SB210412" w:date="2021-04-19T14:41:00Z"/>
              </w:rPr>
            </w:pPr>
            <w:ins w:id="183" w:author="SB210412" w:date="2021-04-19T14:41:00Z">
              <w:r w:rsidRPr="0012712B">
                <w:t xml:space="preserve">Check: Does the UE </w:t>
              </w:r>
              <w:r>
                <w:t>(MCPTT Client) send a SIP MESSAGE</w:t>
              </w:r>
              <w:r w:rsidRPr="0012712B">
                <w:t xml:space="preserve"> requesting the establishment of an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FA6F4E" w:rsidRPr="0012712B" w:rsidRDefault="00FA6F4E" w:rsidP="003728B7">
            <w:pPr>
              <w:pStyle w:val="TAC"/>
              <w:rPr>
                <w:ins w:id="184" w:author="SB210412" w:date="2021-04-19T14:41:00Z"/>
              </w:rPr>
            </w:pPr>
            <w:ins w:id="185" w:author="SB210412" w:date="2021-04-19T14:41:00Z">
              <w:r w:rsidRPr="0012712B">
                <w:t>--&gt;</w:t>
              </w:r>
            </w:ins>
          </w:p>
        </w:tc>
        <w:tc>
          <w:tcPr>
            <w:tcW w:w="2978" w:type="dxa"/>
            <w:shd w:val="clear" w:color="auto" w:fill="auto"/>
          </w:tcPr>
          <w:p w:rsidR="00FA6F4E" w:rsidRPr="0012712B" w:rsidRDefault="00FA6F4E" w:rsidP="003728B7">
            <w:pPr>
              <w:pStyle w:val="TAL"/>
              <w:rPr>
                <w:ins w:id="186" w:author="SB210412" w:date="2021-04-19T14:41:00Z"/>
              </w:rPr>
            </w:pPr>
            <w:ins w:id="187" w:author="SB210412" w:date="2021-04-19T14:41:00Z">
              <w:r w:rsidRPr="0012712B">
                <w:t xml:space="preserve">SIP </w:t>
              </w:r>
              <w:r>
                <w:t>MESSAGE</w:t>
              </w:r>
            </w:ins>
          </w:p>
        </w:tc>
        <w:tc>
          <w:tcPr>
            <w:tcW w:w="565" w:type="dxa"/>
            <w:shd w:val="clear" w:color="auto" w:fill="auto"/>
          </w:tcPr>
          <w:p w:rsidR="00FA6F4E" w:rsidRPr="00DE6BD1" w:rsidRDefault="00FA6F4E" w:rsidP="003728B7">
            <w:pPr>
              <w:pStyle w:val="TAC"/>
              <w:rPr>
                <w:ins w:id="188" w:author="SB210412" w:date="2021-04-19T14:41:00Z"/>
              </w:rPr>
            </w:pPr>
            <w:ins w:id="189" w:author="SB210412" w:date="2021-04-19T14:41:00Z">
              <w:r w:rsidRPr="00DE6BD1">
                <w:t>1</w:t>
              </w:r>
            </w:ins>
          </w:p>
        </w:tc>
        <w:tc>
          <w:tcPr>
            <w:tcW w:w="850" w:type="dxa"/>
            <w:shd w:val="clear" w:color="auto" w:fill="auto"/>
          </w:tcPr>
          <w:p w:rsidR="00FA6F4E" w:rsidRPr="00DE6BD1" w:rsidRDefault="00FA6F4E" w:rsidP="003728B7">
            <w:pPr>
              <w:pStyle w:val="TAC"/>
              <w:rPr>
                <w:ins w:id="190" w:author="SB210412" w:date="2021-04-19T14:41:00Z"/>
              </w:rPr>
            </w:pPr>
            <w:ins w:id="191" w:author="SB210412" w:date="2021-04-19T14:41:00Z">
              <w:r w:rsidRPr="00DE6BD1">
                <w:t>P</w:t>
              </w:r>
            </w:ins>
          </w:p>
        </w:tc>
      </w:tr>
      <w:tr w:rsidR="00FA6F4E" w:rsidRPr="00DE6BD1" w:rsidTr="003728B7">
        <w:trPr>
          <w:cantSplit/>
          <w:ins w:id="192" w:author="SB210412" w:date="2021-04-19T14:41:00Z"/>
        </w:trPr>
        <w:tc>
          <w:tcPr>
            <w:tcW w:w="534" w:type="dxa"/>
            <w:shd w:val="clear" w:color="auto" w:fill="auto"/>
          </w:tcPr>
          <w:p w:rsidR="00FA6F4E" w:rsidRPr="00DE6BD1" w:rsidRDefault="00FA6F4E" w:rsidP="003728B7">
            <w:pPr>
              <w:pStyle w:val="TAC"/>
              <w:rPr>
                <w:ins w:id="193" w:author="SB210412" w:date="2021-04-19T14:41:00Z"/>
              </w:rPr>
            </w:pPr>
            <w:ins w:id="194" w:author="SB210412" w:date="2021-04-19T14:41:00Z">
              <w:r>
                <w:t>4</w:t>
              </w:r>
            </w:ins>
          </w:p>
        </w:tc>
        <w:tc>
          <w:tcPr>
            <w:tcW w:w="3968" w:type="dxa"/>
            <w:shd w:val="clear" w:color="auto" w:fill="auto"/>
          </w:tcPr>
          <w:p w:rsidR="00FA6F4E" w:rsidRPr="0012712B" w:rsidRDefault="00FA6F4E" w:rsidP="003728B7">
            <w:pPr>
              <w:pStyle w:val="TAL"/>
              <w:rPr>
                <w:ins w:id="195" w:author="SB210412" w:date="2021-04-19T14:41:00Z"/>
              </w:rPr>
            </w:pPr>
            <w:ins w:id="196" w:author="SB210412" w:date="2021-04-19T14:41:00Z">
              <w:r w:rsidRPr="0012712B">
                <w:t>The SS (MCPTT server) responds with a SIP 200 (OK)</w:t>
              </w:r>
            </w:ins>
          </w:p>
        </w:tc>
        <w:tc>
          <w:tcPr>
            <w:tcW w:w="708" w:type="dxa"/>
            <w:shd w:val="clear" w:color="auto" w:fill="auto"/>
          </w:tcPr>
          <w:p w:rsidR="00FA6F4E" w:rsidRPr="0012712B" w:rsidRDefault="00FA6F4E" w:rsidP="003728B7">
            <w:pPr>
              <w:pStyle w:val="TAC"/>
              <w:rPr>
                <w:ins w:id="197" w:author="SB210412" w:date="2021-04-19T14:41:00Z"/>
              </w:rPr>
            </w:pPr>
            <w:ins w:id="198" w:author="SB210412" w:date="2021-04-19T14:41:00Z">
              <w:r w:rsidRPr="0012712B">
                <w:t>&lt;--</w:t>
              </w:r>
            </w:ins>
          </w:p>
        </w:tc>
        <w:tc>
          <w:tcPr>
            <w:tcW w:w="2978" w:type="dxa"/>
            <w:shd w:val="clear" w:color="auto" w:fill="auto"/>
          </w:tcPr>
          <w:p w:rsidR="00FA6F4E" w:rsidRPr="0012712B" w:rsidRDefault="00FA6F4E" w:rsidP="003728B7">
            <w:pPr>
              <w:pStyle w:val="TAL"/>
              <w:rPr>
                <w:ins w:id="199" w:author="SB210412" w:date="2021-04-19T14:41:00Z"/>
              </w:rPr>
            </w:pPr>
            <w:ins w:id="200" w:author="SB210412" w:date="2021-04-19T14:41:00Z">
              <w:r w:rsidRPr="0012712B">
                <w:t>SIP 200 (OK)</w:t>
              </w:r>
            </w:ins>
          </w:p>
        </w:tc>
        <w:tc>
          <w:tcPr>
            <w:tcW w:w="565" w:type="dxa"/>
            <w:shd w:val="clear" w:color="auto" w:fill="auto"/>
          </w:tcPr>
          <w:p w:rsidR="00FA6F4E" w:rsidRPr="0012712B" w:rsidRDefault="00FA6F4E" w:rsidP="003728B7">
            <w:pPr>
              <w:pStyle w:val="TAC"/>
              <w:rPr>
                <w:ins w:id="201" w:author="SB210412" w:date="2021-04-19T14:41:00Z"/>
              </w:rPr>
            </w:pPr>
            <w:ins w:id="202" w:author="SB210412" w:date="2021-04-19T14:41:00Z">
              <w:r w:rsidRPr="0012712B">
                <w:t>-</w:t>
              </w:r>
            </w:ins>
          </w:p>
        </w:tc>
        <w:tc>
          <w:tcPr>
            <w:tcW w:w="850" w:type="dxa"/>
            <w:shd w:val="clear" w:color="auto" w:fill="auto"/>
          </w:tcPr>
          <w:p w:rsidR="00FA6F4E" w:rsidRPr="0012712B" w:rsidRDefault="00FA6F4E" w:rsidP="003728B7">
            <w:pPr>
              <w:pStyle w:val="TAC"/>
              <w:rPr>
                <w:ins w:id="203" w:author="SB210412" w:date="2021-04-19T14:41:00Z"/>
              </w:rPr>
            </w:pPr>
            <w:ins w:id="204" w:author="SB210412" w:date="2021-04-19T14:41:00Z">
              <w:r w:rsidRPr="0012712B">
                <w:t>-</w:t>
              </w:r>
            </w:ins>
          </w:p>
        </w:tc>
      </w:tr>
      <w:tr w:rsidR="00FA6F4E" w:rsidRPr="00DE6BD1" w:rsidTr="003728B7">
        <w:trPr>
          <w:cantSplit/>
          <w:ins w:id="205" w:author="SB210412" w:date="2021-04-19T14:41:00Z"/>
        </w:trPr>
        <w:tc>
          <w:tcPr>
            <w:tcW w:w="534" w:type="dxa"/>
            <w:shd w:val="clear" w:color="auto" w:fill="auto"/>
          </w:tcPr>
          <w:p w:rsidR="00FA6F4E" w:rsidRDefault="00FA6F4E" w:rsidP="003728B7">
            <w:pPr>
              <w:pStyle w:val="TAC"/>
              <w:rPr>
                <w:ins w:id="206" w:author="SB210412" w:date="2021-04-19T14:41:00Z"/>
              </w:rPr>
            </w:pPr>
            <w:ins w:id="207" w:author="SB210412" w:date="2021-04-19T14:41:00Z">
              <w:r>
                <w:t>5</w:t>
              </w:r>
            </w:ins>
          </w:p>
        </w:tc>
        <w:tc>
          <w:tcPr>
            <w:tcW w:w="3968" w:type="dxa"/>
            <w:shd w:val="clear" w:color="auto" w:fill="auto"/>
          </w:tcPr>
          <w:p w:rsidR="00FA6F4E" w:rsidRDefault="00FA6F4E" w:rsidP="003728B7">
            <w:pPr>
              <w:pStyle w:val="TAL"/>
              <w:rPr>
                <w:ins w:id="208" w:author="SB210412" w:date="2021-04-19T14:41:00Z"/>
                <w:rFonts w:eastAsia="Calibri"/>
              </w:rPr>
            </w:pPr>
            <w:ins w:id="209" w:author="SB210412" w:date="2021-04-19T14:41:00Z">
              <w:r>
                <w:rPr>
                  <w:rFonts w:eastAsia="Calibri"/>
                </w:rPr>
                <w:t>Wait for 3 sec (an arbitrary value to simulate the time needed for the establishment of the remote private call).</w:t>
              </w:r>
            </w:ins>
          </w:p>
        </w:tc>
        <w:tc>
          <w:tcPr>
            <w:tcW w:w="708" w:type="dxa"/>
            <w:shd w:val="clear" w:color="auto" w:fill="auto"/>
          </w:tcPr>
          <w:p w:rsidR="00FA6F4E" w:rsidRPr="0012712B" w:rsidRDefault="00FA6F4E" w:rsidP="003728B7">
            <w:pPr>
              <w:pStyle w:val="TAC"/>
              <w:rPr>
                <w:ins w:id="210" w:author="SB210412" w:date="2021-04-19T14:41:00Z"/>
              </w:rPr>
            </w:pPr>
            <w:ins w:id="211" w:author="SB210412" w:date="2021-04-19T14:41:00Z">
              <w:r w:rsidRPr="0012712B">
                <w:t>-</w:t>
              </w:r>
            </w:ins>
          </w:p>
        </w:tc>
        <w:tc>
          <w:tcPr>
            <w:tcW w:w="2978" w:type="dxa"/>
            <w:shd w:val="clear" w:color="auto" w:fill="auto"/>
          </w:tcPr>
          <w:p w:rsidR="00FA6F4E" w:rsidRPr="0012712B" w:rsidRDefault="00FA6F4E" w:rsidP="003728B7">
            <w:pPr>
              <w:pStyle w:val="TAL"/>
              <w:rPr>
                <w:ins w:id="212" w:author="SB210412" w:date="2021-04-19T14:41:00Z"/>
              </w:rPr>
            </w:pPr>
            <w:ins w:id="213" w:author="SB210412" w:date="2021-04-19T14:41:00Z">
              <w:r w:rsidRPr="0012712B">
                <w:t>-</w:t>
              </w:r>
            </w:ins>
          </w:p>
        </w:tc>
        <w:tc>
          <w:tcPr>
            <w:tcW w:w="565" w:type="dxa"/>
            <w:shd w:val="clear" w:color="auto" w:fill="auto"/>
          </w:tcPr>
          <w:p w:rsidR="00FA6F4E" w:rsidRPr="0012712B" w:rsidRDefault="00FA6F4E" w:rsidP="003728B7">
            <w:pPr>
              <w:pStyle w:val="TAC"/>
              <w:rPr>
                <w:ins w:id="214" w:author="SB210412" w:date="2021-04-19T14:41:00Z"/>
              </w:rPr>
            </w:pPr>
            <w:ins w:id="215" w:author="SB210412" w:date="2021-04-19T14:41:00Z">
              <w:r w:rsidRPr="0012712B">
                <w:t>-</w:t>
              </w:r>
            </w:ins>
          </w:p>
        </w:tc>
        <w:tc>
          <w:tcPr>
            <w:tcW w:w="850" w:type="dxa"/>
            <w:shd w:val="clear" w:color="auto" w:fill="auto"/>
          </w:tcPr>
          <w:p w:rsidR="00FA6F4E" w:rsidRPr="0012712B" w:rsidRDefault="00FA6F4E" w:rsidP="003728B7">
            <w:pPr>
              <w:pStyle w:val="TAC"/>
              <w:rPr>
                <w:ins w:id="216" w:author="SB210412" w:date="2021-04-19T14:41:00Z"/>
              </w:rPr>
            </w:pPr>
            <w:ins w:id="217" w:author="SB210412" w:date="2021-04-19T14:41:00Z">
              <w:r w:rsidRPr="0012712B">
                <w:t>-</w:t>
              </w:r>
            </w:ins>
          </w:p>
        </w:tc>
      </w:tr>
      <w:tr w:rsidR="00FA6F4E" w:rsidRPr="00DE6BD1" w:rsidTr="003728B7">
        <w:trPr>
          <w:cantSplit/>
          <w:ins w:id="218" w:author="SB210412" w:date="2021-04-19T14:41:00Z"/>
        </w:trPr>
        <w:tc>
          <w:tcPr>
            <w:tcW w:w="534" w:type="dxa"/>
            <w:shd w:val="clear" w:color="auto" w:fill="auto"/>
          </w:tcPr>
          <w:p w:rsidR="00FA6F4E" w:rsidRPr="0012712B" w:rsidRDefault="00FA6F4E" w:rsidP="003728B7">
            <w:pPr>
              <w:pStyle w:val="TAC"/>
              <w:rPr>
                <w:ins w:id="219" w:author="SB210412" w:date="2021-04-19T14:41:00Z"/>
              </w:rPr>
            </w:pPr>
            <w:ins w:id="220" w:author="SB210412" w:date="2021-04-19T14:41:00Z">
              <w:r>
                <w:t>6</w:t>
              </w:r>
            </w:ins>
          </w:p>
        </w:tc>
        <w:tc>
          <w:tcPr>
            <w:tcW w:w="3968" w:type="dxa"/>
            <w:shd w:val="clear" w:color="auto" w:fill="auto"/>
          </w:tcPr>
          <w:p w:rsidR="00FA6F4E" w:rsidRPr="0012712B" w:rsidRDefault="00FA6F4E" w:rsidP="003728B7">
            <w:pPr>
              <w:pStyle w:val="TAL"/>
              <w:rPr>
                <w:ins w:id="221" w:author="SB210412" w:date="2021-04-19T14:41:00Z"/>
              </w:rPr>
            </w:pPr>
            <w:ins w:id="222" w:author="SB210412" w:date="2021-04-19T14:41:00Z">
              <w:r>
                <w:t>T</w:t>
              </w:r>
              <w:r w:rsidRPr="0012712B">
                <w:t>he SS (MCPTT server)</w:t>
              </w:r>
              <w:r>
                <w:t xml:space="preserve"> sends a SIP MESSAGE</w:t>
              </w:r>
              <w:r w:rsidRPr="0012712B">
                <w:t xml:space="preserve"> </w:t>
              </w:r>
              <w:r>
                <w:t>confirming the progress of the</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t>.</w:t>
              </w:r>
            </w:ins>
          </w:p>
        </w:tc>
        <w:tc>
          <w:tcPr>
            <w:tcW w:w="708" w:type="dxa"/>
            <w:shd w:val="clear" w:color="auto" w:fill="auto"/>
          </w:tcPr>
          <w:p w:rsidR="00FA6F4E" w:rsidRPr="0012712B" w:rsidRDefault="00FA6F4E" w:rsidP="003728B7">
            <w:pPr>
              <w:pStyle w:val="TAC"/>
              <w:rPr>
                <w:ins w:id="223" w:author="SB210412" w:date="2021-04-19T14:41:00Z"/>
              </w:rPr>
            </w:pPr>
            <w:ins w:id="224" w:author="SB210412" w:date="2021-04-19T14:41:00Z">
              <w:r w:rsidRPr="0012712B">
                <w:t>&lt;--</w:t>
              </w:r>
            </w:ins>
          </w:p>
        </w:tc>
        <w:tc>
          <w:tcPr>
            <w:tcW w:w="2978" w:type="dxa"/>
            <w:shd w:val="clear" w:color="auto" w:fill="auto"/>
          </w:tcPr>
          <w:p w:rsidR="00FA6F4E" w:rsidRPr="0012712B" w:rsidRDefault="00FA6F4E" w:rsidP="003728B7">
            <w:pPr>
              <w:pStyle w:val="TAL"/>
              <w:rPr>
                <w:ins w:id="225" w:author="SB210412" w:date="2021-04-19T14:41:00Z"/>
              </w:rPr>
            </w:pPr>
            <w:ins w:id="226"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227" w:author="SB210412" w:date="2021-04-19T14:41:00Z"/>
              </w:rPr>
            </w:pPr>
            <w:ins w:id="228" w:author="SB210412" w:date="2021-04-19T14:41:00Z">
              <w:r w:rsidRPr="0012712B">
                <w:t>-</w:t>
              </w:r>
            </w:ins>
          </w:p>
        </w:tc>
        <w:tc>
          <w:tcPr>
            <w:tcW w:w="850" w:type="dxa"/>
            <w:shd w:val="clear" w:color="auto" w:fill="auto"/>
          </w:tcPr>
          <w:p w:rsidR="00FA6F4E" w:rsidRPr="0012712B" w:rsidRDefault="00FA6F4E" w:rsidP="003728B7">
            <w:pPr>
              <w:pStyle w:val="TAC"/>
              <w:rPr>
                <w:ins w:id="229" w:author="SB210412" w:date="2021-04-19T14:41:00Z"/>
              </w:rPr>
            </w:pPr>
            <w:ins w:id="230" w:author="SB210412" w:date="2021-04-19T14:41:00Z">
              <w:r w:rsidRPr="0012712B">
                <w:t>-</w:t>
              </w:r>
            </w:ins>
          </w:p>
        </w:tc>
      </w:tr>
      <w:tr w:rsidR="00FA6F4E" w:rsidRPr="00DE6BD1" w:rsidTr="003728B7">
        <w:trPr>
          <w:cantSplit/>
          <w:ins w:id="231" w:author="SB210412" w:date="2021-04-19T14:41:00Z"/>
        </w:trPr>
        <w:tc>
          <w:tcPr>
            <w:tcW w:w="534" w:type="dxa"/>
            <w:shd w:val="clear" w:color="auto" w:fill="auto"/>
          </w:tcPr>
          <w:p w:rsidR="00FA6F4E" w:rsidRPr="0012712B" w:rsidRDefault="00FA6F4E" w:rsidP="003728B7">
            <w:pPr>
              <w:pStyle w:val="TAC"/>
              <w:rPr>
                <w:ins w:id="232" w:author="SB210412" w:date="2021-04-19T14:41:00Z"/>
              </w:rPr>
            </w:pPr>
            <w:ins w:id="233" w:author="SB210412" w:date="2021-04-19T14:41:00Z">
              <w:r>
                <w:t>7</w:t>
              </w:r>
            </w:ins>
          </w:p>
        </w:tc>
        <w:tc>
          <w:tcPr>
            <w:tcW w:w="3968" w:type="dxa"/>
            <w:shd w:val="clear" w:color="auto" w:fill="auto"/>
          </w:tcPr>
          <w:p w:rsidR="00FA6F4E" w:rsidRPr="0012712B" w:rsidRDefault="00FA6F4E" w:rsidP="003728B7">
            <w:pPr>
              <w:pStyle w:val="TAL"/>
              <w:rPr>
                <w:ins w:id="234" w:author="SB210412" w:date="2021-04-19T14:41:00Z"/>
              </w:rPr>
            </w:pPr>
            <w:ins w:id="235" w:author="SB210412" w:date="2021-04-19T14:41:00Z">
              <w:r>
                <w:t>Check: Does t</w:t>
              </w:r>
              <w:r w:rsidRPr="0012712B">
                <w:t xml:space="preserve">he </w:t>
              </w:r>
              <w:r>
                <w:t>UE (MCPTT Client</w:t>
              </w:r>
              <w:r w:rsidRPr="00DE6BD1">
                <w:t xml:space="preserve">) </w:t>
              </w:r>
              <w:r>
                <w:t>respond</w:t>
              </w:r>
              <w:r w:rsidRPr="0012712B">
                <w:t xml:space="preserve"> with a SIP 200 (OK)</w:t>
              </w:r>
              <w:r>
                <w:t>? (NOTE 2)</w:t>
              </w:r>
            </w:ins>
          </w:p>
        </w:tc>
        <w:tc>
          <w:tcPr>
            <w:tcW w:w="708" w:type="dxa"/>
            <w:shd w:val="clear" w:color="auto" w:fill="auto"/>
          </w:tcPr>
          <w:p w:rsidR="00FA6F4E" w:rsidRPr="0012712B" w:rsidRDefault="00FA6F4E" w:rsidP="003728B7">
            <w:pPr>
              <w:pStyle w:val="TAC"/>
              <w:rPr>
                <w:ins w:id="236" w:author="SB210412" w:date="2021-04-19T14:41:00Z"/>
              </w:rPr>
            </w:pPr>
            <w:ins w:id="237" w:author="SB210412" w:date="2021-04-19T14:41:00Z">
              <w:r w:rsidRPr="0012712B">
                <w:t>--</w:t>
              </w:r>
              <w:r>
                <w:t>&gt;</w:t>
              </w:r>
            </w:ins>
          </w:p>
        </w:tc>
        <w:tc>
          <w:tcPr>
            <w:tcW w:w="2978" w:type="dxa"/>
            <w:shd w:val="clear" w:color="auto" w:fill="auto"/>
          </w:tcPr>
          <w:p w:rsidR="00FA6F4E" w:rsidRPr="0012712B" w:rsidRDefault="00FA6F4E" w:rsidP="003728B7">
            <w:pPr>
              <w:pStyle w:val="TAL"/>
              <w:rPr>
                <w:ins w:id="238" w:author="SB210412" w:date="2021-04-19T14:41:00Z"/>
              </w:rPr>
            </w:pPr>
            <w:ins w:id="239" w:author="SB210412" w:date="2021-04-19T14:41:00Z">
              <w:r w:rsidRPr="0012712B">
                <w:t>SIP 200 (OK)</w:t>
              </w:r>
            </w:ins>
          </w:p>
        </w:tc>
        <w:tc>
          <w:tcPr>
            <w:tcW w:w="565" w:type="dxa"/>
            <w:shd w:val="clear" w:color="auto" w:fill="auto"/>
          </w:tcPr>
          <w:p w:rsidR="00FA6F4E" w:rsidRPr="00DE6BD1" w:rsidRDefault="00FA6F4E" w:rsidP="003728B7">
            <w:pPr>
              <w:pStyle w:val="TAC"/>
              <w:rPr>
                <w:ins w:id="240" w:author="SB210412" w:date="2021-04-19T14:41:00Z"/>
              </w:rPr>
            </w:pPr>
            <w:ins w:id="241" w:author="SB210412" w:date="2021-04-19T14:41:00Z">
              <w:r>
                <w:t>2</w:t>
              </w:r>
            </w:ins>
          </w:p>
        </w:tc>
        <w:tc>
          <w:tcPr>
            <w:tcW w:w="850" w:type="dxa"/>
            <w:shd w:val="clear" w:color="auto" w:fill="auto"/>
          </w:tcPr>
          <w:p w:rsidR="00FA6F4E" w:rsidRPr="00DE6BD1" w:rsidRDefault="00FA6F4E" w:rsidP="003728B7">
            <w:pPr>
              <w:pStyle w:val="TAC"/>
              <w:rPr>
                <w:ins w:id="242" w:author="SB210412" w:date="2021-04-19T14:41:00Z"/>
              </w:rPr>
            </w:pPr>
            <w:ins w:id="243" w:author="SB210412" w:date="2021-04-19T14:41:00Z">
              <w:r w:rsidRPr="00DE6BD1">
                <w:t>P</w:t>
              </w:r>
            </w:ins>
          </w:p>
        </w:tc>
      </w:tr>
      <w:tr w:rsidR="008770AB" w:rsidRPr="00DE6BD1" w:rsidTr="003728B7">
        <w:trPr>
          <w:cantSplit/>
          <w:ins w:id="244" w:author="SB210412" w:date="2021-04-19T14:41:00Z"/>
        </w:trPr>
        <w:tc>
          <w:tcPr>
            <w:tcW w:w="534" w:type="dxa"/>
            <w:shd w:val="clear" w:color="auto" w:fill="auto"/>
          </w:tcPr>
          <w:p w:rsidR="008770AB" w:rsidRPr="00DE6BD1" w:rsidRDefault="008770AB" w:rsidP="008770AB">
            <w:pPr>
              <w:pStyle w:val="TAC"/>
              <w:rPr>
                <w:ins w:id="245" w:author="SB210412" w:date="2021-04-19T14:41:00Z"/>
              </w:rPr>
            </w:pPr>
            <w:ins w:id="246" w:author="SB210511" w:date="2021-05-20T10:20:00Z">
              <w:r w:rsidRPr="008770AB">
                <w:rPr>
                  <w:highlight w:val="yellow"/>
                </w:rPr>
                <w:t>-</w:t>
              </w:r>
            </w:ins>
          </w:p>
        </w:tc>
        <w:tc>
          <w:tcPr>
            <w:tcW w:w="3968" w:type="dxa"/>
            <w:shd w:val="clear" w:color="auto" w:fill="auto"/>
          </w:tcPr>
          <w:p w:rsidR="008770AB" w:rsidRPr="00252BB4" w:rsidRDefault="008770AB" w:rsidP="008770AB">
            <w:pPr>
              <w:pStyle w:val="TAL"/>
              <w:rPr>
                <w:ins w:id="247" w:author="SB210511" w:date="2021-05-19T12:13:00Z"/>
                <w:rFonts w:eastAsia="Calibri"/>
                <w:highlight w:val="yellow"/>
              </w:rPr>
            </w:pPr>
            <w:ins w:id="248" w:author="SB210511" w:date="2021-05-19T12:13:00Z">
              <w:r w:rsidRPr="00252BB4">
                <w:rPr>
                  <w:rFonts w:eastAsia="Calibri"/>
                  <w:highlight w:val="yellow"/>
                </w:rPr>
                <w:t>EXCEPTION: The SS waits 2 seconds before the SS releases the RRC connection.</w:t>
              </w:r>
            </w:ins>
          </w:p>
          <w:p w:rsidR="008770AB" w:rsidRPr="00252BB4" w:rsidRDefault="008770AB" w:rsidP="008770AB">
            <w:pPr>
              <w:pStyle w:val="TAL"/>
              <w:rPr>
                <w:ins w:id="249" w:author="SB210511" w:date="2021-05-19T12:12:00Z"/>
                <w:highlight w:val="yellow"/>
              </w:rPr>
            </w:pPr>
            <w:ins w:id="250" w:author="SB210511" w:date="2021-05-19T12:13:00Z">
              <w:r w:rsidRPr="00252BB4">
                <w:rPr>
                  <w:highlight w:val="yellow"/>
                  <w:lang w:eastAsia="en-US"/>
                </w:rPr>
                <w:t xml:space="preserve">NOTE: The specified wait period of 2s </w:t>
              </w:r>
              <w:r w:rsidRPr="00252BB4">
                <w:rPr>
                  <w:highlight w:val="yellow"/>
                </w:rPr>
                <w:t>shall ensure that lower layer signalling (TCP) is finished and any not allowed behaviour captured.</w:t>
              </w:r>
            </w:ins>
          </w:p>
        </w:tc>
        <w:tc>
          <w:tcPr>
            <w:tcW w:w="708" w:type="dxa"/>
            <w:shd w:val="clear" w:color="auto" w:fill="auto"/>
          </w:tcPr>
          <w:p w:rsidR="008770AB" w:rsidRPr="00DE6BD1" w:rsidRDefault="008770AB" w:rsidP="008770AB">
            <w:pPr>
              <w:pStyle w:val="TAC"/>
              <w:rPr>
                <w:ins w:id="251" w:author="SB210412" w:date="2021-04-19T14:41:00Z"/>
              </w:rPr>
            </w:pPr>
            <w:ins w:id="252" w:author="SB210412" w:date="2021-04-19T14:41:00Z">
              <w:r w:rsidRPr="00167EEA">
                <w:t>-</w:t>
              </w:r>
            </w:ins>
          </w:p>
        </w:tc>
        <w:tc>
          <w:tcPr>
            <w:tcW w:w="2978" w:type="dxa"/>
            <w:shd w:val="clear" w:color="auto" w:fill="auto"/>
          </w:tcPr>
          <w:p w:rsidR="008770AB" w:rsidRPr="00DE6BD1" w:rsidRDefault="008770AB" w:rsidP="008770AB">
            <w:pPr>
              <w:pStyle w:val="TAL"/>
              <w:rPr>
                <w:ins w:id="253" w:author="SB210412" w:date="2021-04-19T14:41:00Z"/>
                <w:lang w:eastAsia="ko-KR"/>
              </w:rPr>
            </w:pPr>
            <w:ins w:id="254" w:author="SB210412" w:date="2021-04-19T14:41:00Z">
              <w:r w:rsidRPr="00167EEA">
                <w:rPr>
                  <w:lang w:eastAsia="ko-KR"/>
                </w:rPr>
                <w:t>-</w:t>
              </w:r>
            </w:ins>
          </w:p>
        </w:tc>
        <w:tc>
          <w:tcPr>
            <w:tcW w:w="565" w:type="dxa"/>
            <w:shd w:val="clear" w:color="auto" w:fill="auto"/>
          </w:tcPr>
          <w:p w:rsidR="008770AB" w:rsidRPr="00DE6BD1" w:rsidRDefault="008770AB" w:rsidP="008770AB">
            <w:pPr>
              <w:pStyle w:val="TAC"/>
              <w:rPr>
                <w:ins w:id="255" w:author="SB210412" w:date="2021-04-19T14:41:00Z"/>
              </w:rPr>
            </w:pPr>
            <w:ins w:id="256" w:author="SB210412" w:date="2021-04-19T14:41:00Z">
              <w:r w:rsidRPr="00DE6BD1">
                <w:t>-</w:t>
              </w:r>
            </w:ins>
          </w:p>
        </w:tc>
        <w:tc>
          <w:tcPr>
            <w:tcW w:w="850" w:type="dxa"/>
            <w:shd w:val="clear" w:color="auto" w:fill="auto"/>
          </w:tcPr>
          <w:p w:rsidR="008770AB" w:rsidRPr="00DE6BD1" w:rsidRDefault="008770AB" w:rsidP="008770AB">
            <w:pPr>
              <w:pStyle w:val="TAC"/>
              <w:rPr>
                <w:ins w:id="257" w:author="SB210412" w:date="2021-04-19T14:41:00Z"/>
              </w:rPr>
            </w:pPr>
            <w:ins w:id="258" w:author="SB210412" w:date="2021-04-19T14:41:00Z">
              <w:r w:rsidRPr="00DE6BD1">
                <w:t>-</w:t>
              </w:r>
            </w:ins>
          </w:p>
        </w:tc>
      </w:tr>
      <w:tr w:rsidR="008770AB" w:rsidRPr="00DE6BD1" w:rsidDel="00105FDE" w:rsidTr="003728B7">
        <w:trPr>
          <w:cantSplit/>
          <w:ins w:id="259" w:author="SB210412" w:date="2021-04-19T14:41:00Z"/>
        </w:trPr>
        <w:tc>
          <w:tcPr>
            <w:tcW w:w="9603" w:type="dxa"/>
            <w:gridSpan w:val="6"/>
            <w:shd w:val="clear" w:color="auto" w:fill="auto"/>
          </w:tcPr>
          <w:p w:rsidR="008770AB" w:rsidRDefault="008770AB" w:rsidP="008770AB">
            <w:pPr>
              <w:pStyle w:val="TAN"/>
              <w:rPr>
                <w:ins w:id="260" w:author="SB210412" w:date="2021-04-19T14:41:00Z"/>
              </w:rPr>
            </w:pPr>
            <w:ins w:id="261" w:author="SB210412" w:date="2021-04-19T14:41:00Z">
              <w:r>
                <w:rPr>
                  <w:szCs w:val="22"/>
                </w:rPr>
                <w:t>NOTE 1:</w:t>
              </w:r>
              <w:r>
                <w:rPr>
                  <w:szCs w:val="22"/>
                </w:rPr>
                <w:tab/>
              </w:r>
              <w:r w:rsidRPr="00602A3A">
                <w:t>This is expected to be done via a suitable implementation dependent MMI.</w:t>
              </w:r>
            </w:ins>
          </w:p>
          <w:p w:rsidR="008770AB" w:rsidRPr="00DE6BD1" w:rsidDel="00105FDE" w:rsidRDefault="008770AB" w:rsidP="008770AB">
            <w:pPr>
              <w:pStyle w:val="TAN"/>
              <w:rPr>
                <w:ins w:id="262" w:author="SB210412" w:date="2021-04-19T14:41:00Z"/>
              </w:rPr>
            </w:pPr>
            <w:ins w:id="263" w:author="SB210412" w:date="2021-04-19T14:41:00Z">
              <w:r>
                <w:t>NOTE 2:</w:t>
              </w:r>
              <w:r>
                <w:tab/>
                <w:t xml:space="preserve">The UE is expected to </w:t>
              </w:r>
              <w:r>
                <w:rPr>
                  <w:noProof/>
                </w:rPr>
                <w:t xml:space="preserve">determine the success or failure of the sent remotely initiated private call </w:t>
              </w:r>
              <w:r w:rsidRPr="00686075">
                <w:t>request</w:t>
              </w:r>
              <w:r>
                <w:t xml:space="preserve">. Following this the UE client may indicate to the requesting MCPTT user the </w:t>
              </w:r>
              <w:r>
                <w:rPr>
                  <w:noProof/>
                </w:rPr>
                <w:t xml:space="preserve">success or failure of the sent remotely initiated private call </w:t>
              </w:r>
              <w:r w:rsidRPr="00686075">
                <w:t>request</w:t>
              </w:r>
              <w:r>
                <w:t>. This is not verified because the indication to the User is not mandated.</w:t>
              </w:r>
            </w:ins>
          </w:p>
        </w:tc>
      </w:tr>
    </w:tbl>
    <w:p w:rsidR="00FA6F4E" w:rsidRPr="00DE6BD1" w:rsidRDefault="00FA6F4E" w:rsidP="00FA6F4E">
      <w:pPr>
        <w:rPr>
          <w:ins w:id="264" w:author="SB210412" w:date="2021-04-19T14:41:00Z"/>
        </w:rPr>
      </w:pPr>
    </w:p>
    <w:p w:rsidR="00FA6F4E" w:rsidRPr="00DE6BD1" w:rsidRDefault="00FA6F4E" w:rsidP="00FA6F4E">
      <w:pPr>
        <w:pStyle w:val="H6"/>
        <w:rPr>
          <w:ins w:id="265" w:author="SB210412" w:date="2021-04-19T14:41:00Z"/>
        </w:rPr>
      </w:pPr>
      <w:ins w:id="266" w:author="SB210412" w:date="2021-04-19T14:41:00Z">
        <w:r>
          <w:lastRenderedPageBreak/>
          <w:t>6.2.24</w:t>
        </w:r>
        <w:r w:rsidRPr="00DE6BD1">
          <w:t>.3.3</w:t>
        </w:r>
        <w:r w:rsidRPr="00DE6BD1">
          <w:tab/>
          <w:t>Specific message contents</w:t>
        </w:r>
      </w:ins>
    </w:p>
    <w:p w:rsidR="00FA6F4E" w:rsidRDefault="00FA6F4E" w:rsidP="00FA6F4E">
      <w:pPr>
        <w:pStyle w:val="TH"/>
        <w:rPr>
          <w:ins w:id="267" w:author="SB210412" w:date="2021-04-19T14:41:00Z"/>
        </w:rPr>
      </w:pPr>
      <w:ins w:id="268" w:author="SB210412" w:date="2021-04-19T14:41:00Z">
        <w:r w:rsidRPr="00DE6BD1">
          <w:t xml:space="preserve">Table </w:t>
        </w:r>
        <w:r>
          <w:t>6.2.24</w:t>
        </w:r>
        <w:r w:rsidRPr="00DE6BD1">
          <w:t xml:space="preserve">.3.3-1: </w:t>
        </w:r>
        <w:r w:rsidRPr="00DE6BD1">
          <w:rPr>
            <w:lang w:eastAsia="ko-KR"/>
          </w:rPr>
          <w:t xml:space="preserve">SIP </w:t>
        </w:r>
        <w:r>
          <w:rPr>
            <w:lang w:eastAsia="ko-KR"/>
          </w:rPr>
          <w:t>MESSAGE</w:t>
        </w:r>
        <w:r w:rsidRPr="00DE6BD1">
          <w:t xml:space="preserve"> (Step</w:t>
        </w:r>
        <w:r>
          <w:t xml:space="preserve"> 3</w:t>
        </w:r>
        <w:r w:rsidRPr="00DE6BD1">
          <w:t xml:space="preserve">, Table </w:t>
        </w:r>
        <w:r>
          <w:t>6.2.24</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69">
          <w:tblGrid>
            <w:gridCol w:w="2835"/>
            <w:gridCol w:w="2126"/>
            <w:gridCol w:w="2126"/>
            <w:gridCol w:w="1418"/>
            <w:gridCol w:w="1134"/>
          </w:tblGrid>
        </w:tblGridChange>
      </w:tblGrid>
      <w:tr w:rsidR="00FA6F4E" w:rsidRPr="00DE6BD1" w:rsidTr="003728B7">
        <w:trPr>
          <w:jc w:val="center"/>
          <w:ins w:id="270" w:author="SB210412" w:date="2021-04-19T14:41:00Z"/>
        </w:trPr>
        <w:tc>
          <w:tcPr>
            <w:tcW w:w="9639" w:type="dxa"/>
            <w:gridSpan w:val="5"/>
          </w:tcPr>
          <w:p w:rsidR="00FA6F4E" w:rsidRPr="00DE6BD1" w:rsidRDefault="00FA6F4E" w:rsidP="003728B7">
            <w:pPr>
              <w:pStyle w:val="TAL"/>
              <w:rPr>
                <w:ins w:id="271" w:author="SB210412" w:date="2021-04-19T14:41:00Z"/>
              </w:rPr>
            </w:pPr>
            <w:ins w:id="272" w:author="SB210412" w:date="2021-04-19T14:41:00Z">
              <w:r w:rsidRPr="00DE6BD1">
                <w:t>Derivation Path: TS 36.579-1 [2], table 5.5</w:t>
              </w:r>
              <w:r>
                <w:t>.2.7.1-1</w:t>
              </w:r>
            </w:ins>
          </w:p>
        </w:tc>
      </w:tr>
      <w:tr w:rsidR="00FA6F4E" w:rsidRPr="00DE6BD1" w:rsidTr="003728B7">
        <w:trPr>
          <w:jc w:val="center"/>
          <w:ins w:id="273" w:author="SB210412" w:date="2021-04-19T14:41:00Z"/>
        </w:trPr>
        <w:tc>
          <w:tcPr>
            <w:tcW w:w="2835" w:type="dxa"/>
          </w:tcPr>
          <w:p w:rsidR="00FA6F4E" w:rsidRPr="00DE6BD1" w:rsidRDefault="00FA6F4E" w:rsidP="003728B7">
            <w:pPr>
              <w:pStyle w:val="TAH"/>
              <w:rPr>
                <w:ins w:id="274" w:author="SB210412" w:date="2021-04-19T14:41:00Z"/>
              </w:rPr>
            </w:pPr>
            <w:ins w:id="275" w:author="SB210412" w:date="2021-04-19T14:41:00Z">
              <w:r w:rsidRPr="00DE6BD1">
                <w:t>Information Element</w:t>
              </w:r>
            </w:ins>
          </w:p>
        </w:tc>
        <w:tc>
          <w:tcPr>
            <w:tcW w:w="2126" w:type="dxa"/>
          </w:tcPr>
          <w:p w:rsidR="00FA6F4E" w:rsidRPr="00DE6BD1" w:rsidRDefault="00FA6F4E" w:rsidP="003728B7">
            <w:pPr>
              <w:pStyle w:val="TAH"/>
              <w:rPr>
                <w:ins w:id="276" w:author="SB210412" w:date="2021-04-19T14:41:00Z"/>
              </w:rPr>
            </w:pPr>
            <w:ins w:id="277"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278" w:author="SB210412" w:date="2021-04-19T14:41:00Z"/>
              </w:rPr>
            </w:pPr>
            <w:ins w:id="279" w:author="SB210412" w:date="2021-04-19T14:41:00Z">
              <w:r w:rsidRPr="00DE6BD1">
                <w:t>Comment</w:t>
              </w:r>
            </w:ins>
          </w:p>
        </w:tc>
        <w:tc>
          <w:tcPr>
            <w:tcW w:w="1418" w:type="dxa"/>
          </w:tcPr>
          <w:p w:rsidR="00FA6F4E" w:rsidRPr="00DE6BD1" w:rsidRDefault="00FA6F4E" w:rsidP="003728B7">
            <w:pPr>
              <w:pStyle w:val="TAH"/>
              <w:rPr>
                <w:ins w:id="280" w:author="SB210412" w:date="2021-04-19T14:41:00Z"/>
              </w:rPr>
            </w:pPr>
            <w:ins w:id="281" w:author="SB210412" w:date="2021-04-19T14:41:00Z">
              <w:r w:rsidRPr="00DE6BD1">
                <w:t>Reference</w:t>
              </w:r>
            </w:ins>
          </w:p>
        </w:tc>
        <w:tc>
          <w:tcPr>
            <w:tcW w:w="1134" w:type="dxa"/>
          </w:tcPr>
          <w:p w:rsidR="00FA6F4E" w:rsidRPr="00DE6BD1" w:rsidRDefault="00FA6F4E" w:rsidP="003728B7">
            <w:pPr>
              <w:pStyle w:val="TAH"/>
              <w:rPr>
                <w:ins w:id="282" w:author="SB210412" w:date="2021-04-19T14:41:00Z"/>
              </w:rPr>
            </w:pPr>
            <w:ins w:id="283" w:author="SB210412" w:date="2021-04-19T14:41:00Z">
              <w:r w:rsidRPr="00DE6BD1">
                <w:t>Condition</w:t>
              </w:r>
            </w:ins>
          </w:p>
        </w:tc>
      </w:tr>
      <w:tr w:rsidR="008770AB" w:rsidRPr="008770AB"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5" w:author="SB210511" w:date="2021-05-20T10:26:00Z"/>
          <w:trPrChange w:id="286" w:author="SB210511" w:date="2021-05-20T10:26:00Z">
            <w:trPr>
              <w:jc w:val="center"/>
            </w:trPr>
          </w:trPrChange>
        </w:trPr>
        <w:tc>
          <w:tcPr>
            <w:tcW w:w="2835" w:type="dxa"/>
            <w:tcPrChange w:id="287" w:author="SB210511" w:date="2021-05-20T10:26:00Z">
              <w:tcPr>
                <w:tcW w:w="2835" w:type="dxa"/>
                <w:vAlign w:val="center"/>
              </w:tcPr>
            </w:tcPrChange>
          </w:tcPr>
          <w:p w:rsidR="008770AB" w:rsidRPr="008770AB" w:rsidRDefault="008770AB" w:rsidP="008770AB">
            <w:pPr>
              <w:pStyle w:val="TAL"/>
              <w:rPr>
                <w:ins w:id="288" w:author="SB210511" w:date="2021-05-20T10:26:00Z"/>
                <w:highlight w:val="yellow"/>
              </w:rPr>
            </w:pPr>
            <w:ins w:id="289" w:author="SB210511" w:date="2021-05-20T10:26:00Z">
              <w:r w:rsidRPr="008770AB">
                <w:rPr>
                  <w:b/>
                  <w:highlight w:val="yellow"/>
                </w:rPr>
                <w:t>Accept-Contact</w:t>
              </w:r>
            </w:ins>
          </w:p>
        </w:tc>
        <w:tc>
          <w:tcPr>
            <w:tcW w:w="2126" w:type="dxa"/>
            <w:tcPrChange w:id="290" w:author="SB210511" w:date="2021-05-20T10:26:00Z">
              <w:tcPr>
                <w:tcW w:w="2126" w:type="dxa"/>
                <w:vAlign w:val="center"/>
              </w:tcPr>
            </w:tcPrChange>
          </w:tcPr>
          <w:p w:rsidR="008770AB" w:rsidRPr="008770AB" w:rsidRDefault="008770AB" w:rsidP="008770AB">
            <w:pPr>
              <w:pStyle w:val="TAL"/>
              <w:rPr>
                <w:ins w:id="291" w:author="SB210511" w:date="2021-05-20T10:26:00Z"/>
                <w:highlight w:val="yellow"/>
              </w:rPr>
            </w:pPr>
          </w:p>
        </w:tc>
        <w:tc>
          <w:tcPr>
            <w:tcW w:w="2126" w:type="dxa"/>
            <w:tcBorders>
              <w:top w:val="single" w:sz="4" w:space="0" w:color="auto"/>
              <w:bottom w:val="single" w:sz="4" w:space="0" w:color="auto"/>
            </w:tcBorders>
            <w:tcPrChange w:id="292" w:author="SB210511" w:date="2021-05-20T10:26:00Z">
              <w:tcPr>
                <w:tcW w:w="2126" w:type="dxa"/>
                <w:tcBorders>
                  <w:top w:val="single" w:sz="4" w:space="0" w:color="auto"/>
                  <w:bottom w:val="single" w:sz="4" w:space="0" w:color="auto"/>
                </w:tcBorders>
              </w:tcPr>
            </w:tcPrChange>
          </w:tcPr>
          <w:p w:rsidR="008770AB" w:rsidRPr="008770AB" w:rsidRDefault="008770AB" w:rsidP="008770AB">
            <w:pPr>
              <w:pStyle w:val="TAL"/>
              <w:rPr>
                <w:ins w:id="293" w:author="SB210511" w:date="2021-05-20T10:26:00Z"/>
                <w:highlight w:val="yellow"/>
              </w:rPr>
            </w:pPr>
          </w:p>
        </w:tc>
        <w:tc>
          <w:tcPr>
            <w:tcW w:w="1418" w:type="dxa"/>
            <w:tcPrChange w:id="294" w:author="SB210511" w:date="2021-05-20T10:26:00Z">
              <w:tcPr>
                <w:tcW w:w="1418" w:type="dxa"/>
              </w:tcPr>
            </w:tcPrChange>
          </w:tcPr>
          <w:p w:rsidR="008770AB" w:rsidRPr="008770AB" w:rsidRDefault="008770AB" w:rsidP="008770AB">
            <w:pPr>
              <w:pStyle w:val="TAL"/>
              <w:rPr>
                <w:ins w:id="295" w:author="SB210511" w:date="2021-05-20T10:26:00Z"/>
                <w:highlight w:val="yellow"/>
              </w:rPr>
            </w:pPr>
          </w:p>
        </w:tc>
        <w:tc>
          <w:tcPr>
            <w:tcW w:w="1134" w:type="dxa"/>
            <w:tcPrChange w:id="296" w:author="SB210511" w:date="2021-05-20T10:26:00Z">
              <w:tcPr>
                <w:tcW w:w="1134" w:type="dxa"/>
              </w:tcPr>
            </w:tcPrChange>
          </w:tcPr>
          <w:p w:rsidR="008770AB" w:rsidRPr="008770AB" w:rsidRDefault="008770AB" w:rsidP="008770AB">
            <w:pPr>
              <w:pStyle w:val="TAL"/>
              <w:rPr>
                <w:ins w:id="297" w:author="SB210511" w:date="2021-05-20T10:26:00Z"/>
                <w:highlight w:val="yellow"/>
              </w:rPr>
            </w:pPr>
          </w:p>
        </w:tc>
      </w:tr>
      <w:tr w:rsidR="008770AB" w:rsidRPr="008770AB"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9" w:author="SB210511" w:date="2021-05-20T10:26:00Z"/>
          <w:trPrChange w:id="300" w:author="SB210511" w:date="2021-05-20T10:26:00Z">
            <w:trPr>
              <w:jc w:val="center"/>
            </w:trPr>
          </w:trPrChange>
        </w:trPr>
        <w:tc>
          <w:tcPr>
            <w:tcW w:w="2835" w:type="dxa"/>
            <w:tcPrChange w:id="301" w:author="SB210511" w:date="2021-05-20T10:26:00Z">
              <w:tcPr>
                <w:tcW w:w="2835" w:type="dxa"/>
                <w:vAlign w:val="center"/>
              </w:tcPr>
            </w:tcPrChange>
          </w:tcPr>
          <w:p w:rsidR="008770AB" w:rsidRPr="008770AB" w:rsidRDefault="008770AB" w:rsidP="008770AB">
            <w:pPr>
              <w:pStyle w:val="TAL"/>
              <w:rPr>
                <w:ins w:id="302" w:author="SB210511" w:date="2021-05-20T10:26:00Z"/>
                <w:highlight w:val="yellow"/>
              </w:rPr>
            </w:pPr>
            <w:ins w:id="303" w:author="SB210511" w:date="2021-05-20T10:26:00Z">
              <w:r w:rsidRPr="008770AB">
                <w:rPr>
                  <w:rFonts w:cs="Arial"/>
                  <w:bCs/>
                  <w:szCs w:val="18"/>
                  <w:highlight w:val="yellow"/>
                </w:rPr>
                <w:t xml:space="preserve">  ac-value</w:t>
              </w:r>
            </w:ins>
          </w:p>
        </w:tc>
        <w:tc>
          <w:tcPr>
            <w:tcW w:w="2126" w:type="dxa"/>
            <w:tcPrChange w:id="304" w:author="SB210511" w:date="2021-05-20T10:26:00Z">
              <w:tcPr>
                <w:tcW w:w="2126" w:type="dxa"/>
                <w:vAlign w:val="center"/>
              </w:tcPr>
            </w:tcPrChange>
          </w:tcPr>
          <w:p w:rsidR="008770AB" w:rsidRPr="008770AB" w:rsidRDefault="008770AB" w:rsidP="008770AB">
            <w:pPr>
              <w:pStyle w:val="TAL"/>
              <w:rPr>
                <w:ins w:id="305" w:author="SB210511" w:date="2021-05-20T10:26:00Z"/>
                <w:highlight w:val="yellow"/>
              </w:rPr>
            </w:pPr>
            <w:ins w:id="306" w:author="SB210511" w:date="2021-05-20T10:26:00Z">
              <w:r w:rsidRPr="008770AB">
                <w:rPr>
                  <w:bCs/>
                  <w:highlight w:val="yellow"/>
                </w:rPr>
                <w:t>"+g.3gpp.icsi-ref=urn:urn-7:3gpp-service.ims.icsi.mcptt"</w:t>
              </w:r>
            </w:ins>
          </w:p>
        </w:tc>
        <w:tc>
          <w:tcPr>
            <w:tcW w:w="2126" w:type="dxa"/>
            <w:tcBorders>
              <w:top w:val="single" w:sz="4" w:space="0" w:color="auto"/>
              <w:bottom w:val="single" w:sz="4" w:space="0" w:color="auto"/>
            </w:tcBorders>
            <w:tcPrChange w:id="307" w:author="SB210511" w:date="2021-05-20T10:26:00Z">
              <w:tcPr>
                <w:tcW w:w="2126" w:type="dxa"/>
                <w:tcBorders>
                  <w:top w:val="single" w:sz="4" w:space="0" w:color="auto"/>
                  <w:bottom w:val="single" w:sz="4" w:space="0" w:color="auto"/>
                </w:tcBorders>
              </w:tcPr>
            </w:tcPrChange>
          </w:tcPr>
          <w:p w:rsidR="008770AB" w:rsidRPr="008770AB" w:rsidRDefault="008770AB" w:rsidP="008770AB">
            <w:pPr>
              <w:pStyle w:val="TAL"/>
              <w:rPr>
                <w:ins w:id="308" w:author="SB210511" w:date="2021-05-20T10:26:00Z"/>
                <w:highlight w:val="yellow"/>
              </w:rPr>
            </w:pPr>
          </w:p>
        </w:tc>
        <w:tc>
          <w:tcPr>
            <w:tcW w:w="1418" w:type="dxa"/>
            <w:tcPrChange w:id="309" w:author="SB210511" w:date="2021-05-20T10:26:00Z">
              <w:tcPr>
                <w:tcW w:w="1418" w:type="dxa"/>
              </w:tcPr>
            </w:tcPrChange>
          </w:tcPr>
          <w:p w:rsidR="008770AB" w:rsidRPr="008770AB" w:rsidRDefault="008770AB" w:rsidP="008770AB">
            <w:pPr>
              <w:pStyle w:val="TAL"/>
              <w:rPr>
                <w:ins w:id="310" w:author="SB210511" w:date="2021-05-20T10:26:00Z"/>
                <w:highlight w:val="yellow"/>
              </w:rPr>
            </w:pPr>
          </w:p>
        </w:tc>
        <w:tc>
          <w:tcPr>
            <w:tcW w:w="1134" w:type="dxa"/>
            <w:tcPrChange w:id="311" w:author="SB210511" w:date="2021-05-20T10:26:00Z">
              <w:tcPr>
                <w:tcW w:w="1134" w:type="dxa"/>
              </w:tcPr>
            </w:tcPrChange>
          </w:tcPr>
          <w:p w:rsidR="008770AB" w:rsidRPr="008770AB" w:rsidRDefault="008770AB" w:rsidP="008770AB">
            <w:pPr>
              <w:pStyle w:val="TAL"/>
              <w:rPr>
                <w:ins w:id="312" w:author="SB210511" w:date="2021-05-20T10:26:00Z"/>
                <w:highlight w:val="yellow"/>
              </w:rPr>
            </w:pPr>
          </w:p>
        </w:tc>
      </w:tr>
      <w:tr w:rsidR="008770AB" w:rsidRPr="008770AB"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4" w:author="SB210511" w:date="2021-05-20T10:26:00Z"/>
          <w:trPrChange w:id="315" w:author="SB210511" w:date="2021-05-20T10:26:00Z">
            <w:trPr>
              <w:jc w:val="center"/>
            </w:trPr>
          </w:trPrChange>
        </w:trPr>
        <w:tc>
          <w:tcPr>
            <w:tcW w:w="2835" w:type="dxa"/>
            <w:tcPrChange w:id="316" w:author="SB210511" w:date="2021-05-20T10:26:00Z">
              <w:tcPr>
                <w:tcW w:w="2835" w:type="dxa"/>
                <w:vAlign w:val="center"/>
              </w:tcPr>
            </w:tcPrChange>
          </w:tcPr>
          <w:p w:rsidR="008770AB" w:rsidRPr="008770AB" w:rsidRDefault="008770AB" w:rsidP="008770AB">
            <w:pPr>
              <w:pStyle w:val="TAL"/>
              <w:rPr>
                <w:ins w:id="317" w:author="SB210511" w:date="2021-05-20T10:26:00Z"/>
                <w:highlight w:val="yellow"/>
              </w:rPr>
            </w:pPr>
            <w:ins w:id="318" w:author="SB210511" w:date="2021-05-20T10:26:00Z">
              <w:r w:rsidRPr="008770AB">
                <w:rPr>
                  <w:rFonts w:cs="Arial"/>
                  <w:bCs/>
                  <w:szCs w:val="18"/>
                  <w:highlight w:val="yellow"/>
                </w:rPr>
                <w:t xml:space="preserve">  </w:t>
              </w:r>
              <w:proofErr w:type="spellStart"/>
              <w:r w:rsidRPr="008770AB">
                <w:rPr>
                  <w:rFonts w:cs="Arial"/>
                  <w:bCs/>
                  <w:szCs w:val="18"/>
                  <w:highlight w:val="yellow"/>
                </w:rPr>
                <w:t>req-param</w:t>
              </w:r>
              <w:proofErr w:type="spellEnd"/>
            </w:ins>
          </w:p>
        </w:tc>
        <w:tc>
          <w:tcPr>
            <w:tcW w:w="2126" w:type="dxa"/>
            <w:tcPrChange w:id="319" w:author="SB210511" w:date="2021-05-20T10:26:00Z">
              <w:tcPr>
                <w:tcW w:w="2126" w:type="dxa"/>
                <w:vAlign w:val="center"/>
              </w:tcPr>
            </w:tcPrChange>
          </w:tcPr>
          <w:p w:rsidR="008770AB" w:rsidRPr="008770AB" w:rsidRDefault="008770AB" w:rsidP="008770AB">
            <w:pPr>
              <w:pStyle w:val="TAL"/>
              <w:rPr>
                <w:ins w:id="320" w:author="SB210511" w:date="2021-05-20T10:26:00Z"/>
                <w:highlight w:val="yellow"/>
              </w:rPr>
            </w:pPr>
            <w:ins w:id="321" w:author="SB210511" w:date="2021-05-20T10:26:00Z">
              <w:r w:rsidRPr="008770AB">
                <w:rPr>
                  <w:bCs/>
                  <w:highlight w:val="yellow"/>
                </w:rPr>
                <w:t>"require"</w:t>
              </w:r>
            </w:ins>
          </w:p>
        </w:tc>
        <w:tc>
          <w:tcPr>
            <w:tcW w:w="2126" w:type="dxa"/>
            <w:tcBorders>
              <w:top w:val="single" w:sz="4" w:space="0" w:color="auto"/>
              <w:bottom w:val="single" w:sz="4" w:space="0" w:color="auto"/>
            </w:tcBorders>
            <w:tcPrChange w:id="322" w:author="SB210511" w:date="2021-05-20T10:26:00Z">
              <w:tcPr>
                <w:tcW w:w="2126" w:type="dxa"/>
                <w:tcBorders>
                  <w:top w:val="single" w:sz="4" w:space="0" w:color="auto"/>
                  <w:bottom w:val="single" w:sz="4" w:space="0" w:color="auto"/>
                </w:tcBorders>
              </w:tcPr>
            </w:tcPrChange>
          </w:tcPr>
          <w:p w:rsidR="008770AB" w:rsidRPr="008770AB" w:rsidRDefault="008770AB" w:rsidP="008770AB">
            <w:pPr>
              <w:pStyle w:val="TAL"/>
              <w:rPr>
                <w:ins w:id="323" w:author="SB210511" w:date="2021-05-20T10:26:00Z"/>
                <w:highlight w:val="yellow"/>
              </w:rPr>
            </w:pPr>
          </w:p>
        </w:tc>
        <w:tc>
          <w:tcPr>
            <w:tcW w:w="1418" w:type="dxa"/>
            <w:tcPrChange w:id="324" w:author="SB210511" w:date="2021-05-20T10:26:00Z">
              <w:tcPr>
                <w:tcW w:w="1418" w:type="dxa"/>
              </w:tcPr>
            </w:tcPrChange>
          </w:tcPr>
          <w:p w:rsidR="008770AB" w:rsidRPr="008770AB" w:rsidRDefault="008770AB" w:rsidP="008770AB">
            <w:pPr>
              <w:pStyle w:val="TAL"/>
              <w:rPr>
                <w:ins w:id="325" w:author="SB210511" w:date="2021-05-20T10:26:00Z"/>
                <w:highlight w:val="yellow"/>
              </w:rPr>
            </w:pPr>
          </w:p>
        </w:tc>
        <w:tc>
          <w:tcPr>
            <w:tcW w:w="1134" w:type="dxa"/>
            <w:tcPrChange w:id="326" w:author="SB210511" w:date="2021-05-20T10:26:00Z">
              <w:tcPr>
                <w:tcW w:w="1134" w:type="dxa"/>
              </w:tcPr>
            </w:tcPrChange>
          </w:tcPr>
          <w:p w:rsidR="008770AB" w:rsidRPr="008770AB" w:rsidRDefault="008770AB" w:rsidP="008770AB">
            <w:pPr>
              <w:pStyle w:val="TAL"/>
              <w:rPr>
                <w:ins w:id="327" w:author="SB210511" w:date="2021-05-20T10:26:00Z"/>
                <w:highlight w:val="yellow"/>
              </w:rPr>
            </w:pPr>
          </w:p>
        </w:tc>
      </w:tr>
      <w:tr w:rsidR="008770AB" w:rsidRPr="00DE6BD1"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9" w:author="SB210511" w:date="2021-05-20T10:26:00Z"/>
          <w:trPrChange w:id="330" w:author="SB210511" w:date="2021-05-20T10:26:00Z">
            <w:trPr>
              <w:jc w:val="center"/>
            </w:trPr>
          </w:trPrChange>
        </w:trPr>
        <w:tc>
          <w:tcPr>
            <w:tcW w:w="2835" w:type="dxa"/>
            <w:tcPrChange w:id="331" w:author="SB210511" w:date="2021-05-20T10:26:00Z">
              <w:tcPr>
                <w:tcW w:w="2835" w:type="dxa"/>
                <w:vAlign w:val="center"/>
              </w:tcPr>
            </w:tcPrChange>
          </w:tcPr>
          <w:p w:rsidR="008770AB" w:rsidRPr="008770AB" w:rsidRDefault="008770AB" w:rsidP="008770AB">
            <w:pPr>
              <w:pStyle w:val="TAL"/>
              <w:rPr>
                <w:ins w:id="332" w:author="SB210511" w:date="2021-05-20T10:26:00Z"/>
                <w:highlight w:val="yellow"/>
              </w:rPr>
            </w:pPr>
            <w:ins w:id="333" w:author="SB210511" w:date="2021-05-20T10:26:00Z">
              <w:r w:rsidRPr="008770AB">
                <w:rPr>
                  <w:rFonts w:cs="Arial"/>
                  <w:bCs/>
                  <w:szCs w:val="18"/>
                  <w:highlight w:val="yellow"/>
                </w:rPr>
                <w:t xml:space="preserve">  explicit-</w:t>
              </w:r>
              <w:proofErr w:type="spellStart"/>
              <w:r w:rsidRPr="008770AB">
                <w:rPr>
                  <w:rFonts w:cs="Arial"/>
                  <w:bCs/>
                  <w:szCs w:val="18"/>
                  <w:highlight w:val="yellow"/>
                </w:rPr>
                <w:t>param</w:t>
              </w:r>
              <w:proofErr w:type="spellEnd"/>
            </w:ins>
          </w:p>
        </w:tc>
        <w:tc>
          <w:tcPr>
            <w:tcW w:w="2126" w:type="dxa"/>
            <w:tcPrChange w:id="334" w:author="SB210511" w:date="2021-05-20T10:26:00Z">
              <w:tcPr>
                <w:tcW w:w="2126" w:type="dxa"/>
                <w:vAlign w:val="center"/>
              </w:tcPr>
            </w:tcPrChange>
          </w:tcPr>
          <w:p w:rsidR="008770AB" w:rsidRPr="00DE6BD1" w:rsidRDefault="008770AB" w:rsidP="008770AB">
            <w:pPr>
              <w:pStyle w:val="TAL"/>
              <w:rPr>
                <w:ins w:id="335" w:author="SB210511" w:date="2021-05-20T10:26:00Z"/>
              </w:rPr>
            </w:pPr>
            <w:ins w:id="336" w:author="SB210511" w:date="2021-05-20T10:26:00Z">
              <w:r w:rsidRPr="008770AB">
                <w:rPr>
                  <w:bCs/>
                  <w:highlight w:val="yellow"/>
                </w:rPr>
                <w:t>"explicit"</w:t>
              </w:r>
            </w:ins>
          </w:p>
        </w:tc>
        <w:tc>
          <w:tcPr>
            <w:tcW w:w="2126" w:type="dxa"/>
            <w:tcBorders>
              <w:top w:val="single" w:sz="4" w:space="0" w:color="auto"/>
              <w:bottom w:val="single" w:sz="4" w:space="0" w:color="auto"/>
            </w:tcBorders>
            <w:tcPrChange w:id="337" w:author="SB210511" w:date="2021-05-20T10:26:00Z">
              <w:tcPr>
                <w:tcW w:w="2126" w:type="dxa"/>
                <w:tcBorders>
                  <w:top w:val="single" w:sz="4" w:space="0" w:color="auto"/>
                  <w:bottom w:val="single" w:sz="4" w:space="0" w:color="auto"/>
                </w:tcBorders>
              </w:tcPr>
            </w:tcPrChange>
          </w:tcPr>
          <w:p w:rsidR="008770AB" w:rsidRPr="00DE6BD1" w:rsidRDefault="008770AB" w:rsidP="008770AB">
            <w:pPr>
              <w:pStyle w:val="TAL"/>
              <w:rPr>
                <w:ins w:id="338" w:author="SB210511" w:date="2021-05-20T10:26:00Z"/>
              </w:rPr>
            </w:pPr>
          </w:p>
        </w:tc>
        <w:tc>
          <w:tcPr>
            <w:tcW w:w="1418" w:type="dxa"/>
            <w:tcPrChange w:id="339" w:author="SB210511" w:date="2021-05-20T10:26:00Z">
              <w:tcPr>
                <w:tcW w:w="1418" w:type="dxa"/>
              </w:tcPr>
            </w:tcPrChange>
          </w:tcPr>
          <w:p w:rsidR="008770AB" w:rsidRPr="00DE6BD1" w:rsidRDefault="008770AB" w:rsidP="008770AB">
            <w:pPr>
              <w:pStyle w:val="TAL"/>
              <w:rPr>
                <w:ins w:id="340" w:author="SB210511" w:date="2021-05-20T10:26:00Z"/>
              </w:rPr>
            </w:pPr>
          </w:p>
        </w:tc>
        <w:tc>
          <w:tcPr>
            <w:tcW w:w="1134" w:type="dxa"/>
            <w:tcPrChange w:id="341" w:author="SB210511" w:date="2021-05-20T10:26:00Z">
              <w:tcPr>
                <w:tcW w:w="1134" w:type="dxa"/>
              </w:tcPr>
            </w:tcPrChange>
          </w:tcPr>
          <w:p w:rsidR="008770AB" w:rsidRPr="00DE6BD1" w:rsidRDefault="008770AB" w:rsidP="008770AB">
            <w:pPr>
              <w:pStyle w:val="TAL"/>
              <w:rPr>
                <w:ins w:id="342" w:author="SB210511" w:date="2021-05-20T10:26:00Z"/>
              </w:rPr>
            </w:pPr>
          </w:p>
        </w:tc>
      </w:tr>
      <w:tr w:rsidR="008770AB" w:rsidRPr="00DE6BD1" w:rsidTr="003728B7">
        <w:trPr>
          <w:jc w:val="center"/>
          <w:ins w:id="343" w:author="SB210412" w:date="2021-04-19T14:41:00Z"/>
        </w:trPr>
        <w:tc>
          <w:tcPr>
            <w:tcW w:w="2835" w:type="dxa"/>
          </w:tcPr>
          <w:p w:rsidR="008770AB" w:rsidRPr="00DE6BD1" w:rsidRDefault="008770AB" w:rsidP="008770AB">
            <w:pPr>
              <w:pStyle w:val="TAL"/>
              <w:rPr>
                <w:ins w:id="344" w:author="SB210412" w:date="2021-04-19T14:41:00Z"/>
                <w:b/>
                <w:bCs/>
              </w:rPr>
            </w:pPr>
            <w:ins w:id="345" w:author="SB210412" w:date="2021-04-19T14:41:00Z">
              <w:r w:rsidRPr="00DE6BD1">
                <w:rPr>
                  <w:b/>
                  <w:bCs/>
                </w:rPr>
                <w:t>Content-Type</w:t>
              </w:r>
            </w:ins>
          </w:p>
        </w:tc>
        <w:tc>
          <w:tcPr>
            <w:tcW w:w="2126" w:type="dxa"/>
          </w:tcPr>
          <w:p w:rsidR="008770AB" w:rsidRPr="00DE6BD1" w:rsidRDefault="008770AB" w:rsidP="008770AB">
            <w:pPr>
              <w:pStyle w:val="TAL"/>
              <w:rPr>
                <w:ins w:id="346" w:author="SB210412" w:date="2021-04-19T14:41:00Z"/>
              </w:rPr>
            </w:pPr>
            <w:ins w:id="347" w:author="SB210412" w:date="2021-04-19T14:41:00Z">
              <w:r w:rsidRPr="00DE6BD1">
                <w:rPr>
                  <w:iCs/>
                </w:rPr>
                <w:t>"multipart/mixed"</w:t>
              </w:r>
            </w:ins>
          </w:p>
        </w:tc>
        <w:tc>
          <w:tcPr>
            <w:tcW w:w="2126" w:type="dxa"/>
            <w:tcBorders>
              <w:bottom w:val="single" w:sz="4" w:space="0" w:color="auto"/>
            </w:tcBorders>
          </w:tcPr>
          <w:p w:rsidR="008770AB" w:rsidRPr="00DE6BD1" w:rsidRDefault="008770AB" w:rsidP="008770AB">
            <w:pPr>
              <w:pStyle w:val="TAL"/>
              <w:rPr>
                <w:ins w:id="348" w:author="SB210412" w:date="2021-04-19T14:41:00Z"/>
              </w:rPr>
            </w:pPr>
          </w:p>
        </w:tc>
        <w:tc>
          <w:tcPr>
            <w:tcW w:w="1418" w:type="dxa"/>
          </w:tcPr>
          <w:p w:rsidR="008770AB" w:rsidRPr="00DE6BD1" w:rsidRDefault="008770AB" w:rsidP="008770AB">
            <w:pPr>
              <w:pStyle w:val="TAL"/>
              <w:rPr>
                <w:ins w:id="349" w:author="SB210412" w:date="2021-04-19T14:41:00Z"/>
              </w:rPr>
            </w:pPr>
          </w:p>
        </w:tc>
        <w:tc>
          <w:tcPr>
            <w:tcW w:w="1134" w:type="dxa"/>
          </w:tcPr>
          <w:p w:rsidR="008770AB" w:rsidRPr="00DE6BD1" w:rsidRDefault="008770AB" w:rsidP="008770AB">
            <w:pPr>
              <w:pStyle w:val="TAL"/>
              <w:rPr>
                <w:ins w:id="350" w:author="SB210412" w:date="2021-04-19T14:41:00Z"/>
              </w:rPr>
            </w:pPr>
          </w:p>
        </w:tc>
      </w:tr>
      <w:tr w:rsidR="008770AB" w:rsidRPr="00DE6BD1" w:rsidTr="003728B7">
        <w:trPr>
          <w:jc w:val="center"/>
          <w:ins w:id="351" w:author="SB210412" w:date="2021-04-19T14:41:00Z"/>
        </w:trPr>
        <w:tc>
          <w:tcPr>
            <w:tcW w:w="2835" w:type="dxa"/>
          </w:tcPr>
          <w:p w:rsidR="008770AB" w:rsidRPr="00DE6BD1" w:rsidRDefault="008770AB" w:rsidP="008770AB">
            <w:pPr>
              <w:pStyle w:val="TAL"/>
              <w:rPr>
                <w:ins w:id="352" w:author="SB210412" w:date="2021-04-19T14:41:00Z"/>
                <w:b/>
              </w:rPr>
            </w:pPr>
            <w:ins w:id="353" w:author="SB210412" w:date="2021-04-19T14:41:00Z">
              <w:r w:rsidRPr="00DE6BD1">
                <w:rPr>
                  <w:b/>
                  <w:bCs/>
                </w:rPr>
                <w:t xml:space="preserve">  Content-Length</w:t>
              </w:r>
            </w:ins>
          </w:p>
        </w:tc>
        <w:tc>
          <w:tcPr>
            <w:tcW w:w="2126" w:type="dxa"/>
          </w:tcPr>
          <w:p w:rsidR="008770AB" w:rsidRPr="00DE6BD1" w:rsidRDefault="008770AB" w:rsidP="008770AB">
            <w:pPr>
              <w:pStyle w:val="TAL"/>
              <w:rPr>
                <w:ins w:id="354" w:author="SB210412" w:date="2021-04-19T14:41:00Z"/>
              </w:rPr>
            </w:pPr>
            <w:ins w:id="355"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8770AB" w:rsidRPr="00DE6BD1" w:rsidRDefault="008770AB" w:rsidP="008770AB">
            <w:pPr>
              <w:pStyle w:val="TAL"/>
              <w:rPr>
                <w:ins w:id="356" w:author="SB210412" w:date="2021-04-19T14:41:00Z"/>
              </w:rPr>
            </w:pPr>
          </w:p>
        </w:tc>
        <w:tc>
          <w:tcPr>
            <w:tcW w:w="1418" w:type="dxa"/>
          </w:tcPr>
          <w:p w:rsidR="008770AB" w:rsidRPr="00DE6BD1" w:rsidRDefault="008770AB" w:rsidP="008770AB">
            <w:pPr>
              <w:pStyle w:val="TAL"/>
              <w:rPr>
                <w:ins w:id="357" w:author="SB210412" w:date="2021-04-19T14:41:00Z"/>
              </w:rPr>
            </w:pPr>
          </w:p>
        </w:tc>
        <w:tc>
          <w:tcPr>
            <w:tcW w:w="1134" w:type="dxa"/>
            <w:vAlign w:val="bottom"/>
          </w:tcPr>
          <w:p w:rsidR="008770AB" w:rsidRPr="00DE6BD1" w:rsidRDefault="008770AB" w:rsidP="008770AB">
            <w:pPr>
              <w:pStyle w:val="TAL"/>
              <w:rPr>
                <w:ins w:id="358" w:author="SB210412" w:date="2021-04-19T14:41:00Z"/>
              </w:rPr>
            </w:pPr>
          </w:p>
        </w:tc>
      </w:tr>
      <w:tr w:rsidR="008770AB" w:rsidRPr="00DE6BD1" w:rsidTr="003728B7">
        <w:trPr>
          <w:jc w:val="center"/>
          <w:ins w:id="359" w:author="SB210412" w:date="2021-04-19T14:41:00Z"/>
        </w:trPr>
        <w:tc>
          <w:tcPr>
            <w:tcW w:w="2835" w:type="dxa"/>
          </w:tcPr>
          <w:p w:rsidR="008770AB" w:rsidRPr="00DE6BD1" w:rsidRDefault="008770AB" w:rsidP="008770AB">
            <w:pPr>
              <w:pStyle w:val="TAL"/>
              <w:rPr>
                <w:ins w:id="360" w:author="SB210412" w:date="2021-04-19T14:41:00Z"/>
                <w:b/>
                <w:bCs/>
              </w:rPr>
            </w:pPr>
            <w:ins w:id="361" w:author="SB210412" w:date="2021-04-19T14:41:00Z">
              <w:r w:rsidRPr="00DE6BD1">
                <w:rPr>
                  <w:b/>
                  <w:bCs/>
                </w:rPr>
                <w:t xml:space="preserve">    Message-body</w:t>
              </w:r>
            </w:ins>
          </w:p>
        </w:tc>
        <w:tc>
          <w:tcPr>
            <w:tcW w:w="2126" w:type="dxa"/>
          </w:tcPr>
          <w:p w:rsidR="008770AB" w:rsidRPr="00DE6BD1" w:rsidRDefault="008770AB" w:rsidP="008770AB">
            <w:pPr>
              <w:pStyle w:val="TAL"/>
              <w:rPr>
                <w:ins w:id="362" w:author="SB210412" w:date="2021-04-19T14:41:00Z"/>
              </w:rPr>
            </w:pPr>
          </w:p>
        </w:tc>
        <w:tc>
          <w:tcPr>
            <w:tcW w:w="2126" w:type="dxa"/>
            <w:tcBorders>
              <w:bottom w:val="single" w:sz="4" w:space="0" w:color="auto"/>
            </w:tcBorders>
          </w:tcPr>
          <w:p w:rsidR="008770AB" w:rsidRPr="00DE6BD1" w:rsidRDefault="008770AB" w:rsidP="008770AB">
            <w:pPr>
              <w:pStyle w:val="TAL"/>
              <w:rPr>
                <w:ins w:id="363" w:author="SB210412" w:date="2021-04-19T14:41:00Z"/>
              </w:rPr>
            </w:pPr>
          </w:p>
        </w:tc>
        <w:tc>
          <w:tcPr>
            <w:tcW w:w="1418" w:type="dxa"/>
          </w:tcPr>
          <w:p w:rsidR="008770AB" w:rsidRPr="00DE6BD1" w:rsidRDefault="008770AB" w:rsidP="008770AB">
            <w:pPr>
              <w:pStyle w:val="TAL"/>
              <w:rPr>
                <w:ins w:id="364" w:author="SB210412" w:date="2021-04-19T14:41:00Z"/>
              </w:rPr>
            </w:pPr>
          </w:p>
        </w:tc>
        <w:tc>
          <w:tcPr>
            <w:tcW w:w="1134" w:type="dxa"/>
          </w:tcPr>
          <w:p w:rsidR="008770AB" w:rsidRPr="00DE6BD1" w:rsidRDefault="008770AB" w:rsidP="008770AB">
            <w:pPr>
              <w:pStyle w:val="TAL"/>
              <w:rPr>
                <w:ins w:id="365" w:author="SB210412" w:date="2021-04-19T14:41:00Z"/>
              </w:rPr>
            </w:pPr>
          </w:p>
        </w:tc>
      </w:tr>
      <w:tr w:rsidR="008770AB" w:rsidRPr="00DE6BD1" w:rsidTr="003728B7">
        <w:trPr>
          <w:jc w:val="center"/>
          <w:ins w:id="366" w:author="SB210412" w:date="2021-04-19T14:41:00Z"/>
        </w:trPr>
        <w:tc>
          <w:tcPr>
            <w:tcW w:w="2835" w:type="dxa"/>
            <w:vAlign w:val="center"/>
          </w:tcPr>
          <w:p w:rsidR="008770AB" w:rsidRPr="00DE6BD1" w:rsidRDefault="008770AB" w:rsidP="008770AB">
            <w:pPr>
              <w:pStyle w:val="TAL"/>
              <w:rPr>
                <w:ins w:id="367" w:author="SB210412" w:date="2021-04-19T14:41:00Z"/>
                <w:b/>
              </w:rPr>
            </w:pPr>
            <w:ins w:id="368" w:author="SB210412" w:date="2021-04-19T14:41:00Z">
              <w:r w:rsidRPr="00DE6BD1">
                <w:rPr>
                  <w:b/>
                </w:rPr>
                <w:t xml:space="preserve">      MIME-Content-Type</w:t>
              </w:r>
            </w:ins>
          </w:p>
        </w:tc>
        <w:tc>
          <w:tcPr>
            <w:tcW w:w="2126" w:type="dxa"/>
            <w:vAlign w:val="center"/>
          </w:tcPr>
          <w:p w:rsidR="008770AB" w:rsidRPr="00DE6BD1" w:rsidRDefault="008770AB" w:rsidP="008770AB">
            <w:pPr>
              <w:pStyle w:val="TAL"/>
              <w:rPr>
                <w:ins w:id="369" w:author="SB210412" w:date="2021-04-19T14:41:00Z"/>
              </w:rPr>
            </w:pPr>
            <w:ins w:id="370" w:author="SB210412" w:date="2021-04-19T14:41:00Z">
              <w:r w:rsidRPr="00DE6BD1">
                <w:t>"application/vnd.3gpp.mcptt-info+xml"</w:t>
              </w:r>
            </w:ins>
          </w:p>
        </w:tc>
        <w:tc>
          <w:tcPr>
            <w:tcW w:w="2126" w:type="dxa"/>
            <w:tcBorders>
              <w:top w:val="single" w:sz="4" w:space="0" w:color="auto"/>
              <w:bottom w:val="single" w:sz="4" w:space="0" w:color="auto"/>
            </w:tcBorders>
          </w:tcPr>
          <w:p w:rsidR="008770AB" w:rsidRPr="00DE6BD1" w:rsidRDefault="008770AB" w:rsidP="008770AB">
            <w:pPr>
              <w:pStyle w:val="TAL"/>
              <w:rPr>
                <w:ins w:id="371" w:author="SB210412" w:date="2021-04-19T14:41:00Z"/>
              </w:rPr>
            </w:pPr>
          </w:p>
        </w:tc>
        <w:tc>
          <w:tcPr>
            <w:tcW w:w="1418" w:type="dxa"/>
          </w:tcPr>
          <w:p w:rsidR="008770AB" w:rsidRPr="00DE6BD1" w:rsidRDefault="008770AB" w:rsidP="008770AB">
            <w:pPr>
              <w:pStyle w:val="TAL"/>
              <w:rPr>
                <w:ins w:id="372" w:author="SB210412" w:date="2021-04-19T14:41:00Z"/>
              </w:rPr>
            </w:pPr>
          </w:p>
        </w:tc>
        <w:tc>
          <w:tcPr>
            <w:tcW w:w="1134" w:type="dxa"/>
          </w:tcPr>
          <w:p w:rsidR="008770AB" w:rsidRPr="00DE6BD1" w:rsidRDefault="008770AB" w:rsidP="008770AB">
            <w:pPr>
              <w:pStyle w:val="TAL"/>
              <w:rPr>
                <w:ins w:id="373" w:author="SB210412" w:date="2021-04-19T14:41:00Z"/>
              </w:rPr>
            </w:pPr>
          </w:p>
        </w:tc>
      </w:tr>
      <w:tr w:rsidR="008770AB" w:rsidRPr="00DE6BD1" w:rsidTr="003728B7">
        <w:trPr>
          <w:jc w:val="center"/>
          <w:ins w:id="374" w:author="SB210412" w:date="2021-04-19T14:41:00Z"/>
        </w:trPr>
        <w:tc>
          <w:tcPr>
            <w:tcW w:w="2835" w:type="dxa"/>
            <w:vAlign w:val="center"/>
          </w:tcPr>
          <w:p w:rsidR="008770AB" w:rsidRPr="00DE6BD1" w:rsidRDefault="008770AB" w:rsidP="008770AB">
            <w:pPr>
              <w:pStyle w:val="TAL"/>
              <w:rPr>
                <w:ins w:id="375" w:author="SB210412" w:date="2021-04-19T14:41:00Z"/>
              </w:rPr>
            </w:pPr>
            <w:ins w:id="376" w:author="SB210412" w:date="2021-04-19T14:41:00Z">
              <w:r w:rsidRPr="00DE6BD1">
                <w:t xml:space="preserve">        MCPTT-Info</w:t>
              </w:r>
            </w:ins>
          </w:p>
        </w:tc>
        <w:tc>
          <w:tcPr>
            <w:tcW w:w="2126" w:type="dxa"/>
            <w:vAlign w:val="center"/>
          </w:tcPr>
          <w:p w:rsidR="008770AB" w:rsidRPr="00DE6BD1" w:rsidRDefault="008770AB" w:rsidP="008770AB">
            <w:pPr>
              <w:pStyle w:val="TAL"/>
              <w:rPr>
                <w:ins w:id="377" w:author="SB210412" w:date="2021-04-19T14:41:00Z"/>
              </w:rPr>
            </w:pPr>
            <w:ins w:id="378" w:author="SB210412" w:date="2021-04-19T14:41:00Z">
              <w:r w:rsidRPr="00DE6BD1">
                <w:t xml:space="preserve">As described in Table </w:t>
              </w:r>
              <w:r>
                <w:t>6.2.24</w:t>
              </w:r>
              <w:r w:rsidRPr="00DE6BD1">
                <w:t>.3.3-2</w:t>
              </w:r>
            </w:ins>
          </w:p>
        </w:tc>
        <w:tc>
          <w:tcPr>
            <w:tcW w:w="2126" w:type="dxa"/>
            <w:tcBorders>
              <w:top w:val="single" w:sz="4" w:space="0" w:color="auto"/>
              <w:bottom w:val="single" w:sz="4" w:space="0" w:color="auto"/>
            </w:tcBorders>
          </w:tcPr>
          <w:p w:rsidR="008770AB" w:rsidRPr="00DE6BD1" w:rsidRDefault="008770AB" w:rsidP="008770AB">
            <w:pPr>
              <w:pStyle w:val="TAL"/>
              <w:rPr>
                <w:ins w:id="379" w:author="SB210412" w:date="2021-04-19T14:41:00Z"/>
              </w:rPr>
            </w:pPr>
          </w:p>
        </w:tc>
        <w:tc>
          <w:tcPr>
            <w:tcW w:w="1418" w:type="dxa"/>
          </w:tcPr>
          <w:p w:rsidR="008770AB" w:rsidRPr="00DE6BD1" w:rsidRDefault="008770AB" w:rsidP="008770AB">
            <w:pPr>
              <w:pStyle w:val="TAL"/>
              <w:rPr>
                <w:ins w:id="380" w:author="SB210412" w:date="2021-04-19T14:41:00Z"/>
              </w:rPr>
            </w:pPr>
          </w:p>
        </w:tc>
        <w:tc>
          <w:tcPr>
            <w:tcW w:w="1134" w:type="dxa"/>
          </w:tcPr>
          <w:p w:rsidR="008770AB" w:rsidRPr="00DE6BD1" w:rsidRDefault="008770AB" w:rsidP="008770AB">
            <w:pPr>
              <w:pStyle w:val="TAL"/>
              <w:rPr>
                <w:ins w:id="381" w:author="SB210412" w:date="2021-04-19T14:41:00Z"/>
              </w:rPr>
            </w:pPr>
          </w:p>
        </w:tc>
      </w:tr>
    </w:tbl>
    <w:p w:rsidR="00FA6F4E" w:rsidRPr="00DE6BD1" w:rsidRDefault="00FA6F4E" w:rsidP="00FA6F4E">
      <w:pPr>
        <w:rPr>
          <w:ins w:id="382" w:author="SB210412" w:date="2021-04-19T14:41:00Z"/>
        </w:rPr>
      </w:pPr>
    </w:p>
    <w:p w:rsidR="00FA6F4E" w:rsidRPr="00DE6BD1" w:rsidRDefault="00FA6F4E" w:rsidP="00FA6F4E">
      <w:pPr>
        <w:pStyle w:val="TH"/>
        <w:rPr>
          <w:ins w:id="383" w:author="SB210412" w:date="2021-04-19T14:41:00Z"/>
        </w:rPr>
      </w:pPr>
      <w:ins w:id="384" w:author="SB210412" w:date="2021-04-19T14:41:00Z">
        <w:r w:rsidRPr="00DE6BD1">
          <w:t xml:space="preserve">Table </w:t>
        </w:r>
        <w:r>
          <w:t>6.2.24</w:t>
        </w:r>
        <w:r w:rsidRPr="00DE6BD1">
          <w:t xml:space="preserve">.3.3-2: </w:t>
        </w:r>
        <w:r w:rsidRPr="00DE6BD1">
          <w:rPr>
            <w:lang w:eastAsia="ko-KR"/>
          </w:rPr>
          <w:t xml:space="preserve">MCPTT-Info in SIP </w:t>
        </w:r>
        <w:r>
          <w:rPr>
            <w:lang w:eastAsia="ko-KR"/>
          </w:rPr>
          <w:t>MESSAGE</w:t>
        </w:r>
        <w:r w:rsidRPr="00DE6BD1">
          <w:t xml:space="preserve"> (Table </w:t>
        </w:r>
        <w:r>
          <w:t>6.2.24</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385" w:author="SB210412" w:date="2021-04-19T14:41:00Z"/>
        </w:trPr>
        <w:tc>
          <w:tcPr>
            <w:tcW w:w="9639" w:type="dxa"/>
            <w:gridSpan w:val="5"/>
          </w:tcPr>
          <w:p w:rsidR="00FA6F4E" w:rsidRPr="00DE6BD1" w:rsidRDefault="00FA6F4E" w:rsidP="003728B7">
            <w:pPr>
              <w:pStyle w:val="TAL"/>
              <w:rPr>
                <w:ins w:id="386" w:author="SB210412" w:date="2021-04-19T14:41:00Z"/>
              </w:rPr>
            </w:pPr>
            <w:ins w:id="387" w:author="SB210412" w:date="2021-04-19T14:41:00Z">
              <w:r w:rsidRPr="00DE6BD1">
                <w:t xml:space="preserve">Derivation Path: TS 36.579-1 [2], table 5.5.3.2.1-1, </w:t>
              </w:r>
              <w:r w:rsidRPr="008770AB">
                <w:rPr>
                  <w:highlight w:val="yellow"/>
                </w:rPr>
                <w:t>condition PRIVATE-CALL</w:t>
              </w:r>
            </w:ins>
          </w:p>
        </w:tc>
      </w:tr>
      <w:tr w:rsidR="00FA6F4E" w:rsidRPr="00DE6BD1" w:rsidTr="003728B7">
        <w:trPr>
          <w:jc w:val="center"/>
          <w:ins w:id="388" w:author="SB210412" w:date="2021-04-19T14:41:00Z"/>
        </w:trPr>
        <w:tc>
          <w:tcPr>
            <w:tcW w:w="2835" w:type="dxa"/>
          </w:tcPr>
          <w:p w:rsidR="00FA6F4E" w:rsidRPr="00DE6BD1" w:rsidRDefault="00FA6F4E" w:rsidP="003728B7">
            <w:pPr>
              <w:pStyle w:val="TAH"/>
              <w:rPr>
                <w:ins w:id="389" w:author="SB210412" w:date="2021-04-19T14:41:00Z"/>
              </w:rPr>
            </w:pPr>
            <w:ins w:id="390" w:author="SB210412" w:date="2021-04-19T14:41:00Z">
              <w:r w:rsidRPr="00DE6BD1">
                <w:t>Information Element</w:t>
              </w:r>
            </w:ins>
          </w:p>
        </w:tc>
        <w:tc>
          <w:tcPr>
            <w:tcW w:w="2126" w:type="dxa"/>
          </w:tcPr>
          <w:p w:rsidR="00FA6F4E" w:rsidRPr="00DE6BD1" w:rsidRDefault="00FA6F4E" w:rsidP="003728B7">
            <w:pPr>
              <w:pStyle w:val="TAH"/>
              <w:rPr>
                <w:ins w:id="391" w:author="SB210412" w:date="2021-04-19T14:41:00Z"/>
              </w:rPr>
            </w:pPr>
            <w:ins w:id="392"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393" w:author="SB210412" w:date="2021-04-19T14:41:00Z"/>
              </w:rPr>
            </w:pPr>
            <w:ins w:id="394" w:author="SB210412" w:date="2021-04-19T14:41:00Z">
              <w:r w:rsidRPr="00DE6BD1">
                <w:t>Comment</w:t>
              </w:r>
            </w:ins>
          </w:p>
        </w:tc>
        <w:tc>
          <w:tcPr>
            <w:tcW w:w="1418" w:type="dxa"/>
          </w:tcPr>
          <w:p w:rsidR="00FA6F4E" w:rsidRPr="00DE6BD1" w:rsidRDefault="00FA6F4E" w:rsidP="003728B7">
            <w:pPr>
              <w:pStyle w:val="TAH"/>
              <w:rPr>
                <w:ins w:id="395" w:author="SB210412" w:date="2021-04-19T14:41:00Z"/>
              </w:rPr>
            </w:pPr>
            <w:ins w:id="396" w:author="SB210412" w:date="2021-04-19T14:41:00Z">
              <w:r w:rsidRPr="00DE6BD1">
                <w:t>Reference</w:t>
              </w:r>
            </w:ins>
          </w:p>
        </w:tc>
        <w:tc>
          <w:tcPr>
            <w:tcW w:w="1134" w:type="dxa"/>
          </w:tcPr>
          <w:p w:rsidR="00FA6F4E" w:rsidRPr="00DE6BD1" w:rsidRDefault="00FA6F4E" w:rsidP="003728B7">
            <w:pPr>
              <w:pStyle w:val="TAH"/>
              <w:rPr>
                <w:ins w:id="397" w:author="SB210412" w:date="2021-04-19T14:41:00Z"/>
              </w:rPr>
            </w:pPr>
            <w:ins w:id="398" w:author="SB210412" w:date="2021-04-19T14:41:00Z">
              <w:r w:rsidRPr="00DE6BD1">
                <w:t>Condition</w:t>
              </w:r>
            </w:ins>
          </w:p>
        </w:tc>
      </w:tr>
      <w:tr w:rsidR="00FA6F4E" w:rsidRPr="00DE6BD1" w:rsidTr="003728B7">
        <w:trPr>
          <w:jc w:val="center"/>
          <w:ins w:id="399" w:author="SB210412" w:date="2021-04-19T14:41:00Z"/>
        </w:trPr>
        <w:tc>
          <w:tcPr>
            <w:tcW w:w="2835" w:type="dxa"/>
            <w:vAlign w:val="center"/>
          </w:tcPr>
          <w:p w:rsidR="00FA6F4E" w:rsidRPr="00DE6BD1" w:rsidRDefault="00FA6F4E" w:rsidP="003728B7">
            <w:pPr>
              <w:pStyle w:val="TAL"/>
              <w:rPr>
                <w:ins w:id="400" w:author="SB210412" w:date="2021-04-19T14:41:00Z"/>
              </w:rPr>
            </w:pPr>
            <w:proofErr w:type="spellStart"/>
            <w:ins w:id="401" w:author="SB210412" w:date="2021-04-19T14:41:00Z">
              <w:r w:rsidRPr="00DE6BD1">
                <w:t>mcpttinfo</w:t>
              </w:r>
              <w:proofErr w:type="spellEnd"/>
            </w:ins>
          </w:p>
        </w:tc>
        <w:tc>
          <w:tcPr>
            <w:tcW w:w="2126" w:type="dxa"/>
          </w:tcPr>
          <w:p w:rsidR="00FA6F4E" w:rsidRPr="00DE6BD1" w:rsidRDefault="00FA6F4E" w:rsidP="003728B7">
            <w:pPr>
              <w:pStyle w:val="TAL"/>
              <w:rPr>
                <w:ins w:id="402"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403" w:author="SB210412" w:date="2021-04-19T14:41:00Z"/>
              </w:rPr>
            </w:pPr>
          </w:p>
        </w:tc>
        <w:tc>
          <w:tcPr>
            <w:tcW w:w="1418" w:type="dxa"/>
          </w:tcPr>
          <w:p w:rsidR="00FA6F4E" w:rsidRPr="00DE6BD1" w:rsidRDefault="00FA6F4E" w:rsidP="003728B7">
            <w:pPr>
              <w:pStyle w:val="TAL"/>
              <w:rPr>
                <w:ins w:id="404" w:author="SB210412" w:date="2021-04-19T14:41:00Z"/>
              </w:rPr>
            </w:pPr>
          </w:p>
        </w:tc>
        <w:tc>
          <w:tcPr>
            <w:tcW w:w="1134" w:type="dxa"/>
            <w:vAlign w:val="bottom"/>
          </w:tcPr>
          <w:p w:rsidR="00FA6F4E" w:rsidRPr="00DE6BD1" w:rsidRDefault="00FA6F4E" w:rsidP="003728B7">
            <w:pPr>
              <w:pStyle w:val="TAL"/>
              <w:rPr>
                <w:ins w:id="405" w:author="SB210412" w:date="2021-04-19T14:41:00Z"/>
              </w:rPr>
            </w:pPr>
          </w:p>
        </w:tc>
      </w:tr>
      <w:tr w:rsidR="00FA6F4E" w:rsidRPr="00DE6BD1" w:rsidTr="003728B7">
        <w:trPr>
          <w:jc w:val="center"/>
          <w:ins w:id="406" w:author="SB210412" w:date="2021-04-19T14:41:00Z"/>
        </w:trPr>
        <w:tc>
          <w:tcPr>
            <w:tcW w:w="2835" w:type="dxa"/>
            <w:tcBorders>
              <w:bottom w:val="single" w:sz="4" w:space="0" w:color="auto"/>
            </w:tcBorders>
            <w:vAlign w:val="center"/>
          </w:tcPr>
          <w:p w:rsidR="00FA6F4E" w:rsidRPr="00DE6BD1" w:rsidRDefault="00FA6F4E" w:rsidP="003728B7">
            <w:pPr>
              <w:pStyle w:val="TAL"/>
              <w:rPr>
                <w:ins w:id="407" w:author="SB210412" w:date="2021-04-19T14:41:00Z"/>
              </w:rPr>
            </w:pPr>
            <w:ins w:id="408" w:author="SB210412" w:date="2021-04-19T14:41:00Z">
              <w:r w:rsidRPr="00DE6BD1">
                <w:t xml:space="preserve">  </w:t>
              </w:r>
              <w:proofErr w:type="spellStart"/>
              <w:r w:rsidRPr="00DE6BD1">
                <w:t>mcptt-Params</w:t>
              </w:r>
              <w:proofErr w:type="spellEnd"/>
            </w:ins>
          </w:p>
        </w:tc>
        <w:tc>
          <w:tcPr>
            <w:tcW w:w="2126" w:type="dxa"/>
          </w:tcPr>
          <w:p w:rsidR="00FA6F4E" w:rsidRPr="00DE6BD1" w:rsidRDefault="00FA6F4E" w:rsidP="003728B7">
            <w:pPr>
              <w:pStyle w:val="TAL"/>
              <w:rPr>
                <w:ins w:id="409"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410" w:author="SB210412" w:date="2021-04-19T14:41:00Z"/>
              </w:rPr>
            </w:pPr>
          </w:p>
        </w:tc>
        <w:tc>
          <w:tcPr>
            <w:tcW w:w="1418" w:type="dxa"/>
          </w:tcPr>
          <w:p w:rsidR="00FA6F4E" w:rsidRPr="00DE6BD1" w:rsidRDefault="00FA6F4E" w:rsidP="003728B7">
            <w:pPr>
              <w:pStyle w:val="TAL"/>
              <w:rPr>
                <w:ins w:id="411" w:author="SB210412" w:date="2021-04-19T14:41:00Z"/>
              </w:rPr>
            </w:pPr>
          </w:p>
        </w:tc>
        <w:tc>
          <w:tcPr>
            <w:tcW w:w="1134" w:type="dxa"/>
            <w:vAlign w:val="bottom"/>
          </w:tcPr>
          <w:p w:rsidR="00FA6F4E" w:rsidRPr="00DE6BD1" w:rsidRDefault="00FA6F4E" w:rsidP="003728B7">
            <w:pPr>
              <w:pStyle w:val="TAL"/>
              <w:rPr>
                <w:ins w:id="412" w:author="SB210412" w:date="2021-04-19T14:41:00Z"/>
              </w:rPr>
            </w:pPr>
          </w:p>
        </w:tc>
      </w:tr>
      <w:tr w:rsidR="00FA6F4E" w:rsidRPr="00DE6BD1" w:rsidTr="003728B7">
        <w:trPr>
          <w:jc w:val="center"/>
          <w:ins w:id="413" w:author="SB210412" w:date="2021-04-19T14:41:00Z"/>
        </w:trPr>
        <w:tc>
          <w:tcPr>
            <w:tcW w:w="2835" w:type="dxa"/>
            <w:vAlign w:val="center"/>
          </w:tcPr>
          <w:p w:rsidR="00FA6F4E" w:rsidRPr="00DE6BD1" w:rsidRDefault="00FA6F4E" w:rsidP="003728B7">
            <w:pPr>
              <w:pStyle w:val="TAL"/>
              <w:rPr>
                <w:ins w:id="414" w:author="SB210412" w:date="2021-04-19T14:41:00Z"/>
              </w:rPr>
            </w:pPr>
            <w:ins w:id="415" w:author="SB210412" w:date="2021-04-19T14:41:00Z">
              <w:r w:rsidRPr="00DE6BD1">
                <w:t xml:space="preserve">    </w:t>
              </w:r>
              <w:proofErr w:type="spellStart"/>
              <w:r w:rsidRPr="00DE6BD1">
                <w:t>anyExt</w:t>
              </w:r>
              <w:proofErr w:type="spellEnd"/>
            </w:ins>
          </w:p>
        </w:tc>
        <w:tc>
          <w:tcPr>
            <w:tcW w:w="2126" w:type="dxa"/>
          </w:tcPr>
          <w:p w:rsidR="00FA6F4E" w:rsidRPr="00DE6BD1" w:rsidRDefault="00FA6F4E" w:rsidP="003728B7">
            <w:pPr>
              <w:pStyle w:val="TAL"/>
              <w:rPr>
                <w:ins w:id="416"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417" w:author="SB210412" w:date="2021-04-19T14:41:00Z"/>
              </w:rPr>
            </w:pPr>
            <w:ins w:id="418" w:author="SB210412" w:date="2021-04-19T14:41:00Z">
              <w:r w:rsidRPr="00DE6BD1">
                <w:t xml:space="preserve">The </w:t>
              </w:r>
              <w:proofErr w:type="spellStart"/>
              <w:r w:rsidRPr="00DE6BD1">
                <w:t>anyExt</w:t>
              </w:r>
              <w:proofErr w:type="spellEnd"/>
              <w:r w:rsidRPr="00DE6BD1">
                <w:t xml:space="preserve"> field may contain other values - these need not be checked</w:t>
              </w:r>
            </w:ins>
          </w:p>
        </w:tc>
        <w:tc>
          <w:tcPr>
            <w:tcW w:w="1418" w:type="dxa"/>
          </w:tcPr>
          <w:p w:rsidR="00FA6F4E" w:rsidRPr="00DE6BD1" w:rsidRDefault="00FA6F4E" w:rsidP="003728B7">
            <w:pPr>
              <w:pStyle w:val="TAL"/>
              <w:rPr>
                <w:ins w:id="419" w:author="SB210412" w:date="2021-04-19T14:41:00Z"/>
              </w:rPr>
            </w:pPr>
          </w:p>
        </w:tc>
        <w:tc>
          <w:tcPr>
            <w:tcW w:w="1134" w:type="dxa"/>
            <w:vAlign w:val="bottom"/>
          </w:tcPr>
          <w:p w:rsidR="00FA6F4E" w:rsidRPr="00DE6BD1" w:rsidRDefault="00FA6F4E" w:rsidP="003728B7">
            <w:pPr>
              <w:pStyle w:val="TAL"/>
              <w:rPr>
                <w:ins w:id="420" w:author="SB210412" w:date="2021-04-19T14:41:00Z"/>
              </w:rPr>
            </w:pPr>
          </w:p>
        </w:tc>
      </w:tr>
      <w:tr w:rsidR="00FA6F4E" w:rsidRPr="00DE6BD1" w:rsidTr="003728B7">
        <w:trPr>
          <w:jc w:val="center"/>
          <w:ins w:id="421" w:author="SB210412" w:date="2021-04-19T14:41:00Z"/>
        </w:trPr>
        <w:tc>
          <w:tcPr>
            <w:tcW w:w="2835" w:type="dxa"/>
            <w:vAlign w:val="center"/>
          </w:tcPr>
          <w:p w:rsidR="00FA6F4E" w:rsidRPr="00DE6BD1" w:rsidRDefault="00FA6F4E" w:rsidP="003728B7">
            <w:pPr>
              <w:pStyle w:val="TAL"/>
              <w:rPr>
                <w:ins w:id="422" w:author="SB210412" w:date="2021-04-19T14:41:00Z"/>
              </w:rPr>
            </w:pPr>
            <w:ins w:id="423"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424" w:author="SB210412" w:date="2021-04-19T14:41:00Z"/>
              </w:rPr>
            </w:pPr>
            <w:ins w:id="425"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426" w:author="SB210412" w:date="2021-04-19T14:41:00Z"/>
              </w:rPr>
            </w:pPr>
          </w:p>
        </w:tc>
        <w:tc>
          <w:tcPr>
            <w:tcW w:w="1418" w:type="dxa"/>
          </w:tcPr>
          <w:p w:rsidR="00FA6F4E" w:rsidRPr="00DE6BD1" w:rsidRDefault="00FA6F4E" w:rsidP="003728B7">
            <w:pPr>
              <w:pStyle w:val="TAL"/>
              <w:rPr>
                <w:ins w:id="427" w:author="SB210412" w:date="2021-04-19T14:41:00Z"/>
              </w:rPr>
            </w:pPr>
          </w:p>
        </w:tc>
        <w:tc>
          <w:tcPr>
            <w:tcW w:w="1134" w:type="dxa"/>
            <w:vAlign w:val="bottom"/>
          </w:tcPr>
          <w:p w:rsidR="00FA6F4E" w:rsidRPr="00DE6BD1" w:rsidRDefault="00FA6F4E" w:rsidP="003728B7">
            <w:pPr>
              <w:pStyle w:val="TAL"/>
              <w:rPr>
                <w:ins w:id="428" w:author="SB210412" w:date="2021-04-19T14:41:00Z"/>
              </w:rPr>
            </w:pPr>
          </w:p>
        </w:tc>
      </w:tr>
      <w:tr w:rsidR="00FA6F4E" w:rsidRPr="00DE6BD1" w:rsidTr="003728B7">
        <w:trPr>
          <w:jc w:val="center"/>
          <w:ins w:id="429" w:author="SB210412" w:date="2021-04-19T14:41:00Z"/>
        </w:trPr>
        <w:tc>
          <w:tcPr>
            <w:tcW w:w="2835" w:type="dxa"/>
            <w:vAlign w:val="center"/>
          </w:tcPr>
          <w:p w:rsidR="00FA6F4E" w:rsidRPr="00DE6BD1" w:rsidRDefault="00FA6F4E" w:rsidP="003728B7">
            <w:pPr>
              <w:pStyle w:val="TAL"/>
              <w:rPr>
                <w:ins w:id="430" w:author="SB210412" w:date="2021-04-19T14:41:00Z"/>
              </w:rPr>
            </w:pPr>
            <w:ins w:id="431" w:author="SB210412" w:date="2021-04-19T14:41:00Z">
              <w:r w:rsidRPr="00DE6BD1">
                <w:t xml:space="preserve">      </w:t>
              </w:r>
              <w:proofErr w:type="spellStart"/>
              <w:r w:rsidRPr="00E40F12">
                <w:t>mcptt</w:t>
              </w:r>
              <w:proofErr w:type="spellEnd"/>
              <w:r w:rsidRPr="00E40F12">
                <w:t>-called-party-id</w:t>
              </w:r>
            </w:ins>
          </w:p>
        </w:tc>
        <w:tc>
          <w:tcPr>
            <w:tcW w:w="2126" w:type="dxa"/>
          </w:tcPr>
          <w:p w:rsidR="00FA6F4E" w:rsidRPr="00DE6BD1" w:rsidRDefault="00FA6F4E" w:rsidP="003728B7">
            <w:pPr>
              <w:pStyle w:val="TAL"/>
              <w:rPr>
                <w:ins w:id="432" w:author="SB210412" w:date="2021-04-19T14:41:00Z"/>
              </w:rPr>
            </w:pPr>
            <w:proofErr w:type="spellStart"/>
            <w:ins w:id="433" w:author="SB210412" w:date="2021-04-19T14:41:00Z">
              <w:r>
                <w:t>px_MCPTT_ID_User_C</w:t>
              </w:r>
              <w:proofErr w:type="spellEnd"/>
            </w:ins>
          </w:p>
        </w:tc>
        <w:tc>
          <w:tcPr>
            <w:tcW w:w="2126" w:type="dxa"/>
            <w:tcBorders>
              <w:top w:val="single" w:sz="4" w:space="0" w:color="auto"/>
              <w:bottom w:val="single" w:sz="4" w:space="0" w:color="auto"/>
            </w:tcBorders>
          </w:tcPr>
          <w:p w:rsidR="00FA6F4E" w:rsidRDefault="00FA6F4E" w:rsidP="003728B7">
            <w:pPr>
              <w:pStyle w:val="TAL"/>
              <w:rPr>
                <w:ins w:id="434" w:author="SB210412" w:date="2021-04-19T14:41:00Z"/>
                <w:noProof/>
              </w:rPr>
            </w:pPr>
            <w:ins w:id="435"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436" w:author="SB210412" w:date="2021-04-19T14:41:00Z"/>
              </w:rPr>
            </w:pPr>
            <w:ins w:id="437" w:author="SB210412" w:date="2021-04-19T14:41:00Z">
              <w:r>
                <w:t xml:space="preserve">It is assumed that the UE has </w:t>
              </w:r>
              <w:proofErr w:type="spellStart"/>
              <w:r w:rsidRPr="0012712B">
                <w:t>px_MCPTT_ID_User_A</w:t>
              </w:r>
              <w:proofErr w:type="spellEnd"/>
              <w:r>
                <w:t xml:space="preserve"> with the </w:t>
              </w:r>
              <w:proofErr w:type="spellStart"/>
              <w:r w:rsidRPr="0012712B">
                <w:t>px_MCPTT_ID_User_</w:t>
              </w:r>
              <w:r>
                <w:t>B</w:t>
              </w:r>
              <w:proofErr w:type="spellEnd"/>
              <w:r>
                <w:t xml:space="preserve"> being the ID of the SS and the UE requests a call to a third party </w:t>
              </w:r>
              <w:proofErr w:type="spellStart"/>
              <w:r w:rsidRPr="0012712B">
                <w:t>px_MCPTT_ID_User_</w:t>
              </w:r>
              <w:r>
                <w:t>C</w:t>
              </w:r>
              <w:proofErr w:type="spellEnd"/>
            </w:ins>
          </w:p>
        </w:tc>
        <w:tc>
          <w:tcPr>
            <w:tcW w:w="1418" w:type="dxa"/>
          </w:tcPr>
          <w:p w:rsidR="00FA6F4E" w:rsidRPr="00DE6BD1" w:rsidRDefault="00FA6F4E" w:rsidP="003728B7">
            <w:pPr>
              <w:pStyle w:val="TAL"/>
              <w:rPr>
                <w:ins w:id="438" w:author="SB210412" w:date="2021-04-19T14:41:00Z"/>
              </w:rPr>
            </w:pPr>
          </w:p>
        </w:tc>
        <w:tc>
          <w:tcPr>
            <w:tcW w:w="1134" w:type="dxa"/>
            <w:vAlign w:val="bottom"/>
          </w:tcPr>
          <w:p w:rsidR="00FA6F4E" w:rsidRPr="00DE6BD1" w:rsidRDefault="00FA6F4E" w:rsidP="003728B7">
            <w:pPr>
              <w:pStyle w:val="TAL"/>
              <w:rPr>
                <w:ins w:id="439" w:author="SB210412" w:date="2021-04-19T14:41:00Z"/>
              </w:rPr>
            </w:pPr>
          </w:p>
        </w:tc>
      </w:tr>
      <w:tr w:rsidR="00FA6F4E" w:rsidRPr="00DE6BD1" w:rsidTr="003728B7">
        <w:trPr>
          <w:jc w:val="center"/>
          <w:ins w:id="440" w:author="SB210412" w:date="2021-04-19T14:41:00Z"/>
        </w:trPr>
        <w:tc>
          <w:tcPr>
            <w:tcW w:w="2835" w:type="dxa"/>
            <w:vAlign w:val="center"/>
          </w:tcPr>
          <w:p w:rsidR="00FA6F4E" w:rsidRPr="00DE6BD1" w:rsidRDefault="00FA6F4E" w:rsidP="003728B7">
            <w:pPr>
              <w:pStyle w:val="TAL"/>
              <w:rPr>
                <w:ins w:id="441" w:author="SB210412" w:date="2021-04-19T14:41:00Z"/>
              </w:rPr>
            </w:pPr>
            <w:ins w:id="442" w:author="SB210412" w:date="2021-04-19T14:41:00Z">
              <w:r>
                <w:t xml:space="preserve">      notify-remote-user</w:t>
              </w:r>
            </w:ins>
          </w:p>
        </w:tc>
        <w:tc>
          <w:tcPr>
            <w:tcW w:w="2126" w:type="dxa"/>
          </w:tcPr>
          <w:p w:rsidR="00FA6F4E" w:rsidRPr="00DE6BD1" w:rsidRDefault="00FA6F4E" w:rsidP="003728B7">
            <w:pPr>
              <w:pStyle w:val="TAL"/>
              <w:rPr>
                <w:ins w:id="443" w:author="SB210412" w:date="2021-04-19T14:41:00Z"/>
              </w:rPr>
            </w:pPr>
            <w:ins w:id="444" w:author="SB210412" w:date="2021-04-19T14:41:00Z">
              <w:r>
                <w:t>Any value</w:t>
              </w:r>
            </w:ins>
          </w:p>
        </w:tc>
        <w:tc>
          <w:tcPr>
            <w:tcW w:w="2126" w:type="dxa"/>
            <w:tcBorders>
              <w:top w:val="single" w:sz="4" w:space="0" w:color="auto"/>
              <w:bottom w:val="single" w:sz="4" w:space="0" w:color="auto"/>
            </w:tcBorders>
          </w:tcPr>
          <w:p w:rsidR="00FA6F4E" w:rsidRPr="00DE6BD1" w:rsidRDefault="00FA6F4E" w:rsidP="003728B7">
            <w:pPr>
              <w:pStyle w:val="TAL"/>
              <w:rPr>
                <w:ins w:id="445" w:author="SB210412" w:date="2021-04-19T14:41:00Z"/>
              </w:rPr>
            </w:pPr>
          </w:p>
        </w:tc>
        <w:tc>
          <w:tcPr>
            <w:tcW w:w="1418" w:type="dxa"/>
          </w:tcPr>
          <w:p w:rsidR="00FA6F4E" w:rsidRPr="00DE6BD1" w:rsidRDefault="00FA6F4E" w:rsidP="003728B7">
            <w:pPr>
              <w:pStyle w:val="TAL"/>
              <w:rPr>
                <w:ins w:id="446" w:author="SB210412" w:date="2021-04-19T14:41:00Z"/>
              </w:rPr>
            </w:pPr>
          </w:p>
        </w:tc>
        <w:tc>
          <w:tcPr>
            <w:tcW w:w="1134" w:type="dxa"/>
            <w:vAlign w:val="bottom"/>
          </w:tcPr>
          <w:p w:rsidR="00FA6F4E" w:rsidRPr="00DE6BD1" w:rsidRDefault="00FA6F4E" w:rsidP="003728B7">
            <w:pPr>
              <w:pStyle w:val="TAL"/>
              <w:rPr>
                <w:ins w:id="447" w:author="SB210412" w:date="2021-04-19T14:41:00Z"/>
              </w:rPr>
            </w:pPr>
          </w:p>
        </w:tc>
      </w:tr>
    </w:tbl>
    <w:p w:rsidR="00FA6F4E" w:rsidRPr="00DE6BD1" w:rsidRDefault="00FA6F4E" w:rsidP="00FA6F4E">
      <w:pPr>
        <w:rPr>
          <w:ins w:id="448" w:author="SB210412" w:date="2021-04-19T14:41:00Z"/>
        </w:rPr>
      </w:pPr>
    </w:p>
    <w:p w:rsidR="00FA6F4E" w:rsidRDefault="00FA6F4E" w:rsidP="00FA6F4E">
      <w:pPr>
        <w:pStyle w:val="TH"/>
        <w:rPr>
          <w:ins w:id="449" w:author="SB210412" w:date="2021-04-19T14:41:00Z"/>
        </w:rPr>
      </w:pPr>
      <w:bookmarkStart w:id="450" w:name="_Toc21006048"/>
      <w:bookmarkStart w:id="451" w:name="_Toc36037721"/>
      <w:bookmarkStart w:id="452" w:name="_Toc43837574"/>
      <w:bookmarkStart w:id="453" w:name="_Toc60995686"/>
      <w:bookmarkStart w:id="454" w:name="_Toc69159814"/>
      <w:ins w:id="455" w:author="SB210412" w:date="2021-04-19T14:41:00Z">
        <w:r w:rsidRPr="00DE6BD1">
          <w:lastRenderedPageBreak/>
          <w:t xml:space="preserve">Table </w:t>
        </w:r>
        <w:r>
          <w:t>6.2.24.3.3-3</w:t>
        </w:r>
        <w:r w:rsidRPr="00DE6BD1">
          <w:t xml:space="preserve">: </w:t>
        </w:r>
        <w:r w:rsidRPr="00DE6BD1">
          <w:rPr>
            <w:lang w:eastAsia="ko-KR"/>
          </w:rPr>
          <w:t xml:space="preserve">SIP </w:t>
        </w:r>
        <w:r>
          <w:rPr>
            <w:lang w:eastAsia="ko-KR"/>
          </w:rPr>
          <w:t>MESSAGE</w:t>
        </w:r>
        <w:r w:rsidRPr="00DE6BD1">
          <w:t xml:space="preserve"> (Step</w:t>
        </w:r>
        <w:r>
          <w:t xml:space="preserve"> 6</w:t>
        </w:r>
        <w:r w:rsidRPr="00DE6BD1">
          <w:t xml:space="preserve">, Table </w:t>
        </w:r>
        <w:r>
          <w:t>6.2.24</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456" w:author="SB210412" w:date="2021-04-19T14:41:00Z"/>
        </w:trPr>
        <w:tc>
          <w:tcPr>
            <w:tcW w:w="9639" w:type="dxa"/>
            <w:gridSpan w:val="5"/>
          </w:tcPr>
          <w:p w:rsidR="00FA6F4E" w:rsidRPr="00DE6BD1" w:rsidRDefault="00FA6F4E" w:rsidP="008770AB">
            <w:pPr>
              <w:pStyle w:val="TAL"/>
              <w:rPr>
                <w:ins w:id="457" w:author="SB210412" w:date="2021-04-19T14:41:00Z"/>
              </w:rPr>
            </w:pPr>
            <w:ins w:id="458" w:author="SB210412" w:date="2021-04-19T14:41:00Z">
              <w:r w:rsidRPr="00DE6BD1">
                <w:t>Derivation Path: TS 36.579-1 [2], table 5.5.2.7.</w:t>
              </w:r>
            </w:ins>
            <w:ins w:id="459" w:author="SB210511" w:date="2021-05-20T10:28:00Z">
              <w:r w:rsidR="008770AB" w:rsidRPr="008770AB">
                <w:rPr>
                  <w:highlight w:val="yellow"/>
                </w:rPr>
                <w:t>2</w:t>
              </w:r>
            </w:ins>
            <w:ins w:id="460" w:author="SB210412" w:date="2021-04-19T14:41:00Z">
              <w:r w:rsidRPr="00DE6BD1">
                <w:t>-1</w:t>
              </w:r>
            </w:ins>
          </w:p>
        </w:tc>
      </w:tr>
      <w:tr w:rsidR="00FA6F4E" w:rsidRPr="00DE6BD1" w:rsidTr="003728B7">
        <w:trPr>
          <w:jc w:val="center"/>
          <w:ins w:id="461" w:author="SB210412" w:date="2021-04-19T14:41:00Z"/>
        </w:trPr>
        <w:tc>
          <w:tcPr>
            <w:tcW w:w="2835" w:type="dxa"/>
          </w:tcPr>
          <w:p w:rsidR="00FA6F4E" w:rsidRPr="00DE6BD1" w:rsidRDefault="00FA6F4E" w:rsidP="003728B7">
            <w:pPr>
              <w:pStyle w:val="TAH"/>
              <w:rPr>
                <w:ins w:id="462" w:author="SB210412" w:date="2021-04-19T14:41:00Z"/>
              </w:rPr>
            </w:pPr>
            <w:ins w:id="463" w:author="SB210412" w:date="2021-04-19T14:41:00Z">
              <w:r w:rsidRPr="00DE6BD1">
                <w:t>Information Element</w:t>
              </w:r>
            </w:ins>
          </w:p>
        </w:tc>
        <w:tc>
          <w:tcPr>
            <w:tcW w:w="2126" w:type="dxa"/>
          </w:tcPr>
          <w:p w:rsidR="00FA6F4E" w:rsidRPr="00DE6BD1" w:rsidRDefault="00FA6F4E" w:rsidP="003728B7">
            <w:pPr>
              <w:pStyle w:val="TAH"/>
              <w:rPr>
                <w:ins w:id="464" w:author="SB210412" w:date="2021-04-19T14:41:00Z"/>
              </w:rPr>
            </w:pPr>
            <w:ins w:id="465"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466" w:author="SB210412" w:date="2021-04-19T14:41:00Z"/>
              </w:rPr>
            </w:pPr>
            <w:ins w:id="467" w:author="SB210412" w:date="2021-04-19T14:41:00Z">
              <w:r w:rsidRPr="00DE6BD1">
                <w:t>Comment</w:t>
              </w:r>
            </w:ins>
          </w:p>
        </w:tc>
        <w:tc>
          <w:tcPr>
            <w:tcW w:w="1418" w:type="dxa"/>
          </w:tcPr>
          <w:p w:rsidR="00FA6F4E" w:rsidRPr="00DE6BD1" w:rsidRDefault="00FA6F4E" w:rsidP="003728B7">
            <w:pPr>
              <w:pStyle w:val="TAH"/>
              <w:rPr>
                <w:ins w:id="468" w:author="SB210412" w:date="2021-04-19T14:41:00Z"/>
              </w:rPr>
            </w:pPr>
            <w:ins w:id="469" w:author="SB210412" w:date="2021-04-19T14:41:00Z">
              <w:r w:rsidRPr="00DE6BD1">
                <w:t>Reference</w:t>
              </w:r>
            </w:ins>
          </w:p>
        </w:tc>
        <w:tc>
          <w:tcPr>
            <w:tcW w:w="1134" w:type="dxa"/>
          </w:tcPr>
          <w:p w:rsidR="00FA6F4E" w:rsidRPr="00DE6BD1" w:rsidRDefault="00FA6F4E" w:rsidP="003728B7">
            <w:pPr>
              <w:pStyle w:val="TAH"/>
              <w:rPr>
                <w:ins w:id="470" w:author="SB210412" w:date="2021-04-19T14:41:00Z"/>
              </w:rPr>
            </w:pPr>
            <w:ins w:id="471" w:author="SB210412" w:date="2021-04-19T14:41:00Z">
              <w:r w:rsidRPr="00DE6BD1">
                <w:t>Condition</w:t>
              </w:r>
            </w:ins>
          </w:p>
        </w:tc>
      </w:tr>
      <w:tr w:rsidR="00FA6F4E" w:rsidRPr="0012712B" w:rsidTr="003728B7">
        <w:trPr>
          <w:cantSplit/>
          <w:jc w:val="center"/>
          <w:ins w:id="472" w:author="SB210412" w:date="2021-04-19T14:41:00Z"/>
        </w:trPr>
        <w:tc>
          <w:tcPr>
            <w:tcW w:w="2835" w:type="dxa"/>
          </w:tcPr>
          <w:p w:rsidR="00FA6F4E" w:rsidRPr="0012712B" w:rsidRDefault="00FA6F4E" w:rsidP="003728B7">
            <w:pPr>
              <w:pStyle w:val="TAL"/>
              <w:rPr>
                <w:ins w:id="473" w:author="SB210412" w:date="2021-04-19T14:41:00Z"/>
                <w:rFonts w:cs="Arial"/>
                <w:szCs w:val="18"/>
              </w:rPr>
            </w:pPr>
            <w:ins w:id="474" w:author="SB210412" w:date="2021-04-19T14:41:00Z">
              <w:r w:rsidRPr="0012712B">
                <w:rPr>
                  <w:rFonts w:cs="Arial"/>
                  <w:b/>
                  <w:szCs w:val="18"/>
                </w:rPr>
                <w:t>Accept-Contact</w:t>
              </w:r>
            </w:ins>
          </w:p>
        </w:tc>
        <w:tc>
          <w:tcPr>
            <w:tcW w:w="2126" w:type="dxa"/>
          </w:tcPr>
          <w:p w:rsidR="00FA6F4E" w:rsidRPr="0012712B" w:rsidRDefault="00FA6F4E" w:rsidP="003728B7">
            <w:pPr>
              <w:pStyle w:val="TAL"/>
              <w:rPr>
                <w:ins w:id="475"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476" w:author="SB210412" w:date="2021-04-19T14:41:00Z"/>
              </w:rPr>
            </w:pPr>
          </w:p>
        </w:tc>
        <w:tc>
          <w:tcPr>
            <w:tcW w:w="1418" w:type="dxa"/>
          </w:tcPr>
          <w:p w:rsidR="00FA6F4E" w:rsidRPr="0012712B" w:rsidRDefault="00FA6F4E" w:rsidP="003728B7">
            <w:pPr>
              <w:pStyle w:val="TAL"/>
              <w:rPr>
                <w:ins w:id="477" w:author="SB210412" w:date="2021-04-19T14:41:00Z"/>
              </w:rPr>
            </w:pPr>
          </w:p>
        </w:tc>
        <w:tc>
          <w:tcPr>
            <w:tcW w:w="1134" w:type="dxa"/>
          </w:tcPr>
          <w:p w:rsidR="00FA6F4E" w:rsidRPr="0012712B" w:rsidRDefault="00FA6F4E" w:rsidP="003728B7">
            <w:pPr>
              <w:pStyle w:val="TAL"/>
              <w:rPr>
                <w:ins w:id="478" w:author="SB210412" w:date="2021-04-19T14:41:00Z"/>
              </w:rPr>
            </w:pPr>
          </w:p>
        </w:tc>
      </w:tr>
      <w:tr w:rsidR="00FA6F4E" w:rsidRPr="0012712B" w:rsidTr="003728B7">
        <w:trPr>
          <w:cantSplit/>
          <w:jc w:val="center"/>
          <w:ins w:id="479" w:author="SB210412" w:date="2021-04-19T14:41:00Z"/>
        </w:trPr>
        <w:tc>
          <w:tcPr>
            <w:tcW w:w="2835" w:type="dxa"/>
          </w:tcPr>
          <w:p w:rsidR="00FA6F4E" w:rsidRPr="0012712B" w:rsidRDefault="00FA6F4E" w:rsidP="003728B7">
            <w:pPr>
              <w:pStyle w:val="TAL"/>
              <w:rPr>
                <w:ins w:id="480" w:author="SB210412" w:date="2021-04-19T14:41:00Z"/>
                <w:rFonts w:cs="Arial"/>
                <w:szCs w:val="18"/>
              </w:rPr>
            </w:pPr>
            <w:ins w:id="481" w:author="SB210412" w:date="2021-04-19T14:41:00Z">
              <w:r w:rsidRPr="0012712B">
                <w:rPr>
                  <w:bCs/>
                </w:rPr>
                <w:t xml:space="preserve">  ac-value[1]</w:t>
              </w:r>
            </w:ins>
          </w:p>
        </w:tc>
        <w:tc>
          <w:tcPr>
            <w:tcW w:w="2126" w:type="dxa"/>
          </w:tcPr>
          <w:p w:rsidR="00FA6F4E" w:rsidRPr="0012712B" w:rsidRDefault="00FA6F4E" w:rsidP="003728B7">
            <w:pPr>
              <w:pStyle w:val="TAL"/>
              <w:rPr>
                <w:ins w:id="482"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483" w:author="SB210412" w:date="2021-04-19T14:41:00Z"/>
              </w:rPr>
            </w:pPr>
          </w:p>
        </w:tc>
        <w:tc>
          <w:tcPr>
            <w:tcW w:w="1418" w:type="dxa"/>
          </w:tcPr>
          <w:p w:rsidR="00FA6F4E" w:rsidRPr="0012712B" w:rsidRDefault="00FA6F4E" w:rsidP="003728B7">
            <w:pPr>
              <w:pStyle w:val="TAL"/>
              <w:rPr>
                <w:ins w:id="484" w:author="SB210412" w:date="2021-04-19T14:41:00Z"/>
              </w:rPr>
            </w:pPr>
          </w:p>
        </w:tc>
        <w:tc>
          <w:tcPr>
            <w:tcW w:w="1134" w:type="dxa"/>
          </w:tcPr>
          <w:p w:rsidR="00FA6F4E" w:rsidRPr="0012712B" w:rsidRDefault="00FA6F4E" w:rsidP="003728B7">
            <w:pPr>
              <w:pStyle w:val="TAL"/>
              <w:rPr>
                <w:ins w:id="485" w:author="SB210412" w:date="2021-04-19T14:41:00Z"/>
              </w:rPr>
            </w:pPr>
          </w:p>
        </w:tc>
      </w:tr>
      <w:tr w:rsidR="00FA6F4E" w:rsidRPr="0012712B" w:rsidTr="003728B7">
        <w:trPr>
          <w:cantSplit/>
          <w:jc w:val="center"/>
          <w:ins w:id="486" w:author="SB210412" w:date="2021-04-19T14:41:00Z"/>
        </w:trPr>
        <w:tc>
          <w:tcPr>
            <w:tcW w:w="2835" w:type="dxa"/>
          </w:tcPr>
          <w:p w:rsidR="00FA6F4E" w:rsidRPr="0012712B" w:rsidRDefault="00FA6F4E" w:rsidP="003728B7">
            <w:pPr>
              <w:pStyle w:val="TAL"/>
              <w:rPr>
                <w:ins w:id="487" w:author="SB210412" w:date="2021-04-19T14:41:00Z"/>
                <w:rFonts w:cs="Arial"/>
                <w:szCs w:val="18"/>
              </w:rPr>
            </w:pPr>
            <w:ins w:id="488" w:author="SB210412" w:date="2021-04-19T14:41:00Z">
              <w:r w:rsidRPr="0012712B">
                <w:rPr>
                  <w:rFonts w:cs="Arial"/>
                  <w:bCs/>
                  <w:szCs w:val="18"/>
                </w:rPr>
                <w:t xml:space="preserve">    feature-</w:t>
              </w:r>
              <w:proofErr w:type="spellStart"/>
              <w:r w:rsidRPr="0012712B">
                <w:rPr>
                  <w:rFonts w:cs="Arial"/>
                  <w:bCs/>
                  <w:szCs w:val="18"/>
                </w:rPr>
                <w:t>param</w:t>
              </w:r>
              <w:proofErr w:type="spellEnd"/>
            </w:ins>
          </w:p>
        </w:tc>
        <w:tc>
          <w:tcPr>
            <w:tcW w:w="2126" w:type="dxa"/>
          </w:tcPr>
          <w:p w:rsidR="00FA6F4E" w:rsidRPr="0012712B" w:rsidRDefault="00FA6F4E" w:rsidP="003728B7">
            <w:pPr>
              <w:pStyle w:val="TAL"/>
              <w:rPr>
                <w:ins w:id="489" w:author="SB210412" w:date="2021-04-19T14:41:00Z"/>
                <w:iCs/>
              </w:rPr>
            </w:pPr>
            <w:ins w:id="490" w:author="SB210412" w:date="2021-04-19T14:41:00Z">
              <w:r w:rsidRPr="0012712B">
                <w:rPr>
                  <w:iCs/>
                </w:rPr>
                <w:t>"+g.3gpp.icsi-ref=urn:urn-7:3gpp-service.ims.icsi.mcptt"</w:t>
              </w:r>
            </w:ins>
          </w:p>
        </w:tc>
        <w:tc>
          <w:tcPr>
            <w:tcW w:w="2126" w:type="dxa"/>
            <w:tcBorders>
              <w:top w:val="single" w:sz="4" w:space="0" w:color="auto"/>
              <w:bottom w:val="single" w:sz="4" w:space="0" w:color="auto"/>
            </w:tcBorders>
          </w:tcPr>
          <w:p w:rsidR="00FA6F4E" w:rsidRPr="0012712B" w:rsidRDefault="00FA6F4E" w:rsidP="003728B7">
            <w:pPr>
              <w:pStyle w:val="TAL"/>
              <w:rPr>
                <w:ins w:id="491" w:author="SB210412" w:date="2021-04-19T14:41:00Z"/>
              </w:rPr>
            </w:pPr>
          </w:p>
        </w:tc>
        <w:tc>
          <w:tcPr>
            <w:tcW w:w="1418" w:type="dxa"/>
          </w:tcPr>
          <w:p w:rsidR="00FA6F4E" w:rsidRPr="0012712B" w:rsidRDefault="00FA6F4E" w:rsidP="003728B7">
            <w:pPr>
              <w:pStyle w:val="TAL"/>
              <w:rPr>
                <w:ins w:id="492" w:author="SB210412" w:date="2021-04-19T14:41:00Z"/>
              </w:rPr>
            </w:pPr>
          </w:p>
        </w:tc>
        <w:tc>
          <w:tcPr>
            <w:tcW w:w="1134" w:type="dxa"/>
          </w:tcPr>
          <w:p w:rsidR="00FA6F4E" w:rsidRPr="0012712B" w:rsidRDefault="00FA6F4E" w:rsidP="003728B7">
            <w:pPr>
              <w:pStyle w:val="TAL"/>
              <w:rPr>
                <w:ins w:id="493" w:author="SB210412" w:date="2021-04-19T14:41:00Z"/>
              </w:rPr>
            </w:pPr>
          </w:p>
        </w:tc>
      </w:tr>
      <w:tr w:rsidR="00FA6F4E" w:rsidRPr="0012712B" w:rsidTr="003728B7">
        <w:trPr>
          <w:cantSplit/>
          <w:jc w:val="center"/>
          <w:ins w:id="494" w:author="SB210412" w:date="2021-04-19T14:41:00Z"/>
        </w:trPr>
        <w:tc>
          <w:tcPr>
            <w:tcW w:w="2835" w:type="dxa"/>
          </w:tcPr>
          <w:p w:rsidR="00FA6F4E" w:rsidRPr="0012712B" w:rsidRDefault="00FA6F4E" w:rsidP="003728B7">
            <w:pPr>
              <w:pStyle w:val="TAL"/>
              <w:rPr>
                <w:ins w:id="495" w:author="SB210412" w:date="2021-04-19T14:41:00Z"/>
                <w:rFonts w:cs="Arial"/>
                <w:szCs w:val="18"/>
              </w:rPr>
            </w:pPr>
            <w:ins w:id="496" w:author="SB210412" w:date="2021-04-19T14:41:00Z">
              <w:r w:rsidRPr="0012712B">
                <w:rPr>
                  <w:rFonts w:cs="Arial"/>
                  <w:bCs/>
                  <w:szCs w:val="18"/>
                </w:rPr>
                <w:t xml:space="preserve">    </w:t>
              </w:r>
              <w:proofErr w:type="spellStart"/>
              <w:r w:rsidRPr="0012712B">
                <w:rPr>
                  <w:rFonts w:cs="Arial"/>
                  <w:bCs/>
                  <w:szCs w:val="18"/>
                </w:rPr>
                <w:t>req-param</w:t>
              </w:r>
              <w:proofErr w:type="spellEnd"/>
            </w:ins>
          </w:p>
        </w:tc>
        <w:tc>
          <w:tcPr>
            <w:tcW w:w="2126" w:type="dxa"/>
          </w:tcPr>
          <w:p w:rsidR="00FA6F4E" w:rsidRPr="0012712B" w:rsidRDefault="00FA6F4E" w:rsidP="003728B7">
            <w:pPr>
              <w:pStyle w:val="TAL"/>
              <w:rPr>
                <w:ins w:id="497" w:author="SB210412" w:date="2021-04-19T14:41:00Z"/>
                <w:iCs/>
              </w:rPr>
            </w:pPr>
            <w:ins w:id="498" w:author="SB210412" w:date="2021-04-19T14:41:00Z">
              <w:r w:rsidRPr="0012712B">
                <w:rPr>
                  <w:bCs/>
                </w:rPr>
                <w:t>"require"</w:t>
              </w:r>
            </w:ins>
          </w:p>
        </w:tc>
        <w:tc>
          <w:tcPr>
            <w:tcW w:w="2126" w:type="dxa"/>
            <w:tcBorders>
              <w:top w:val="single" w:sz="4" w:space="0" w:color="auto"/>
              <w:bottom w:val="single" w:sz="4" w:space="0" w:color="auto"/>
            </w:tcBorders>
          </w:tcPr>
          <w:p w:rsidR="00FA6F4E" w:rsidRPr="0012712B" w:rsidRDefault="00FA6F4E" w:rsidP="003728B7">
            <w:pPr>
              <w:pStyle w:val="TAL"/>
              <w:rPr>
                <w:ins w:id="499" w:author="SB210412" w:date="2021-04-19T14:41:00Z"/>
              </w:rPr>
            </w:pPr>
          </w:p>
        </w:tc>
        <w:tc>
          <w:tcPr>
            <w:tcW w:w="1418" w:type="dxa"/>
          </w:tcPr>
          <w:p w:rsidR="00FA6F4E" w:rsidRPr="0012712B" w:rsidRDefault="00FA6F4E" w:rsidP="003728B7">
            <w:pPr>
              <w:pStyle w:val="TAL"/>
              <w:rPr>
                <w:ins w:id="500" w:author="SB210412" w:date="2021-04-19T14:41:00Z"/>
              </w:rPr>
            </w:pPr>
          </w:p>
        </w:tc>
        <w:tc>
          <w:tcPr>
            <w:tcW w:w="1134" w:type="dxa"/>
          </w:tcPr>
          <w:p w:rsidR="00FA6F4E" w:rsidRPr="0012712B" w:rsidRDefault="00FA6F4E" w:rsidP="003728B7">
            <w:pPr>
              <w:pStyle w:val="TAL"/>
              <w:rPr>
                <w:ins w:id="501" w:author="SB210412" w:date="2021-04-19T14:41:00Z"/>
              </w:rPr>
            </w:pPr>
          </w:p>
        </w:tc>
      </w:tr>
      <w:tr w:rsidR="00FA6F4E" w:rsidRPr="0012712B" w:rsidTr="003728B7">
        <w:trPr>
          <w:cantSplit/>
          <w:jc w:val="center"/>
          <w:ins w:id="502" w:author="SB210412" w:date="2021-04-19T14:41:00Z"/>
        </w:trPr>
        <w:tc>
          <w:tcPr>
            <w:tcW w:w="2835" w:type="dxa"/>
          </w:tcPr>
          <w:p w:rsidR="00FA6F4E" w:rsidRPr="0012712B" w:rsidRDefault="00FA6F4E" w:rsidP="003728B7">
            <w:pPr>
              <w:pStyle w:val="TAL"/>
              <w:rPr>
                <w:ins w:id="503" w:author="SB210412" w:date="2021-04-19T14:41:00Z"/>
                <w:rFonts w:cs="Arial"/>
                <w:szCs w:val="18"/>
              </w:rPr>
            </w:pPr>
            <w:ins w:id="504" w:author="SB210412" w:date="2021-04-19T14:41:00Z">
              <w:r w:rsidRPr="0012712B">
                <w:rPr>
                  <w:rFonts w:cs="Arial"/>
                  <w:bCs/>
                  <w:szCs w:val="18"/>
                </w:rPr>
                <w:t xml:space="preserve">    explicit-</w:t>
              </w:r>
              <w:proofErr w:type="spellStart"/>
              <w:r w:rsidRPr="0012712B">
                <w:rPr>
                  <w:rFonts w:cs="Arial"/>
                  <w:bCs/>
                  <w:szCs w:val="18"/>
                </w:rPr>
                <w:t>param</w:t>
              </w:r>
              <w:proofErr w:type="spellEnd"/>
            </w:ins>
          </w:p>
        </w:tc>
        <w:tc>
          <w:tcPr>
            <w:tcW w:w="2126" w:type="dxa"/>
          </w:tcPr>
          <w:p w:rsidR="00FA6F4E" w:rsidRPr="0012712B" w:rsidRDefault="00FA6F4E" w:rsidP="003728B7">
            <w:pPr>
              <w:pStyle w:val="TAL"/>
              <w:rPr>
                <w:ins w:id="505" w:author="SB210412" w:date="2021-04-19T14:41:00Z"/>
                <w:iCs/>
              </w:rPr>
            </w:pPr>
            <w:ins w:id="506" w:author="SB210412" w:date="2021-04-19T14:41:00Z">
              <w:r w:rsidRPr="0012712B">
                <w:rPr>
                  <w:bCs/>
                </w:rPr>
                <w:t>"explicit"</w:t>
              </w:r>
            </w:ins>
          </w:p>
        </w:tc>
        <w:tc>
          <w:tcPr>
            <w:tcW w:w="2126" w:type="dxa"/>
            <w:tcBorders>
              <w:top w:val="single" w:sz="4" w:space="0" w:color="auto"/>
              <w:bottom w:val="single" w:sz="4" w:space="0" w:color="auto"/>
            </w:tcBorders>
          </w:tcPr>
          <w:p w:rsidR="00FA6F4E" w:rsidRPr="0012712B" w:rsidRDefault="00FA6F4E" w:rsidP="003728B7">
            <w:pPr>
              <w:pStyle w:val="TAL"/>
              <w:rPr>
                <w:ins w:id="507" w:author="SB210412" w:date="2021-04-19T14:41:00Z"/>
              </w:rPr>
            </w:pPr>
          </w:p>
        </w:tc>
        <w:tc>
          <w:tcPr>
            <w:tcW w:w="1418" w:type="dxa"/>
          </w:tcPr>
          <w:p w:rsidR="00FA6F4E" w:rsidRPr="0012712B" w:rsidRDefault="00FA6F4E" w:rsidP="003728B7">
            <w:pPr>
              <w:pStyle w:val="TAL"/>
              <w:rPr>
                <w:ins w:id="508" w:author="SB210412" w:date="2021-04-19T14:41:00Z"/>
              </w:rPr>
            </w:pPr>
          </w:p>
        </w:tc>
        <w:tc>
          <w:tcPr>
            <w:tcW w:w="1134" w:type="dxa"/>
          </w:tcPr>
          <w:p w:rsidR="00FA6F4E" w:rsidRPr="0012712B" w:rsidRDefault="00FA6F4E" w:rsidP="003728B7">
            <w:pPr>
              <w:pStyle w:val="TAL"/>
              <w:rPr>
                <w:ins w:id="509" w:author="SB210412" w:date="2021-04-19T14:41:00Z"/>
              </w:rPr>
            </w:pPr>
          </w:p>
        </w:tc>
      </w:tr>
      <w:tr w:rsidR="00FA6F4E" w:rsidRPr="0012712B" w:rsidTr="003728B7">
        <w:trPr>
          <w:cantSplit/>
          <w:jc w:val="center"/>
          <w:ins w:id="510" w:author="SB210412" w:date="2021-04-19T14:41:00Z"/>
        </w:trPr>
        <w:tc>
          <w:tcPr>
            <w:tcW w:w="2835" w:type="dxa"/>
            <w:tcBorders>
              <w:top w:val="nil"/>
            </w:tcBorders>
            <w:shd w:val="clear" w:color="auto" w:fill="FFFFFF"/>
          </w:tcPr>
          <w:p w:rsidR="00FA6F4E" w:rsidRPr="0012712B" w:rsidRDefault="00FA6F4E" w:rsidP="003728B7">
            <w:pPr>
              <w:pStyle w:val="TAL"/>
              <w:rPr>
                <w:ins w:id="511" w:author="SB210412" w:date="2021-04-19T14:41:00Z"/>
                <w:bCs/>
              </w:rPr>
            </w:pPr>
            <w:ins w:id="512" w:author="SB210412" w:date="2021-04-19T14:41:00Z">
              <w:r w:rsidRPr="0012712B">
                <w:rPr>
                  <w:b/>
                  <w:bCs/>
                </w:rPr>
                <w:t>P-Preferred-Identity</w:t>
              </w:r>
            </w:ins>
          </w:p>
        </w:tc>
        <w:tc>
          <w:tcPr>
            <w:tcW w:w="2126" w:type="dxa"/>
            <w:shd w:val="clear" w:color="auto" w:fill="FFFFFF"/>
          </w:tcPr>
          <w:p w:rsidR="00FA6F4E" w:rsidRPr="0012712B" w:rsidRDefault="00FA6F4E" w:rsidP="003728B7">
            <w:pPr>
              <w:pStyle w:val="TAL"/>
              <w:rPr>
                <w:ins w:id="513" w:author="SB210412" w:date="2021-04-19T14:41:00Z"/>
              </w:rPr>
            </w:pPr>
            <w:ins w:id="514" w:author="SB210412" w:date="2021-04-19T14:41:00Z">
              <w:r w:rsidRPr="0012712B">
                <w:t>If present</w:t>
              </w:r>
            </w:ins>
          </w:p>
        </w:tc>
        <w:tc>
          <w:tcPr>
            <w:tcW w:w="2126" w:type="dxa"/>
            <w:tcBorders>
              <w:bottom w:val="single" w:sz="4" w:space="0" w:color="auto"/>
            </w:tcBorders>
            <w:shd w:val="clear" w:color="auto" w:fill="FFFFFF"/>
          </w:tcPr>
          <w:p w:rsidR="00FA6F4E" w:rsidRPr="0012712B" w:rsidRDefault="00FA6F4E" w:rsidP="003728B7">
            <w:pPr>
              <w:pStyle w:val="TAL"/>
              <w:rPr>
                <w:ins w:id="515" w:author="SB210412" w:date="2021-04-19T14:41:00Z"/>
              </w:rPr>
            </w:pPr>
          </w:p>
        </w:tc>
        <w:tc>
          <w:tcPr>
            <w:tcW w:w="1418" w:type="dxa"/>
            <w:shd w:val="clear" w:color="auto" w:fill="FFFFFF"/>
          </w:tcPr>
          <w:p w:rsidR="00FA6F4E" w:rsidRPr="0012712B" w:rsidRDefault="00FA6F4E" w:rsidP="003728B7">
            <w:pPr>
              <w:pStyle w:val="TAL"/>
              <w:rPr>
                <w:ins w:id="516" w:author="SB210412" w:date="2021-04-19T14:41:00Z"/>
              </w:rPr>
            </w:pPr>
          </w:p>
        </w:tc>
        <w:tc>
          <w:tcPr>
            <w:tcW w:w="1134" w:type="dxa"/>
            <w:shd w:val="clear" w:color="auto" w:fill="FFFFFF"/>
          </w:tcPr>
          <w:p w:rsidR="00FA6F4E" w:rsidRPr="0012712B" w:rsidRDefault="00FA6F4E" w:rsidP="003728B7">
            <w:pPr>
              <w:pStyle w:val="TAL"/>
              <w:rPr>
                <w:ins w:id="517" w:author="SB210412" w:date="2021-04-19T14:41:00Z"/>
              </w:rPr>
            </w:pPr>
          </w:p>
        </w:tc>
      </w:tr>
      <w:tr w:rsidR="00FA6F4E" w:rsidRPr="0012712B" w:rsidTr="003728B7">
        <w:trPr>
          <w:cantSplit/>
          <w:jc w:val="center"/>
          <w:ins w:id="518" w:author="SB210412" w:date="2021-04-19T14:41:00Z"/>
        </w:trPr>
        <w:tc>
          <w:tcPr>
            <w:tcW w:w="2835" w:type="dxa"/>
            <w:tcBorders>
              <w:top w:val="nil"/>
            </w:tcBorders>
            <w:shd w:val="clear" w:color="auto" w:fill="FFFFFF"/>
          </w:tcPr>
          <w:p w:rsidR="00FA6F4E" w:rsidRPr="0012712B" w:rsidRDefault="00FA6F4E" w:rsidP="003728B7">
            <w:pPr>
              <w:pStyle w:val="TAL"/>
              <w:rPr>
                <w:ins w:id="519" w:author="SB210412" w:date="2021-04-19T14:41:00Z"/>
                <w:bCs/>
              </w:rPr>
            </w:pPr>
            <w:ins w:id="520" w:author="SB210412" w:date="2021-04-19T14:41:00Z">
              <w:r w:rsidRPr="0012712B">
                <w:rPr>
                  <w:bCs/>
                </w:rPr>
                <w:t xml:space="preserve">  </w:t>
              </w:r>
              <w:proofErr w:type="spellStart"/>
              <w:r w:rsidRPr="0012712B">
                <w:t>PPreferredID</w:t>
              </w:r>
              <w:proofErr w:type="spellEnd"/>
              <w:r w:rsidRPr="0012712B">
                <w:t>-value</w:t>
              </w:r>
            </w:ins>
          </w:p>
        </w:tc>
        <w:tc>
          <w:tcPr>
            <w:tcW w:w="2126" w:type="dxa"/>
            <w:shd w:val="clear" w:color="auto" w:fill="FFFFFF"/>
          </w:tcPr>
          <w:p w:rsidR="00FA6F4E" w:rsidRPr="0012712B" w:rsidRDefault="00FA6F4E" w:rsidP="003728B7">
            <w:pPr>
              <w:pStyle w:val="TAL"/>
              <w:rPr>
                <w:ins w:id="521" w:author="SB210412" w:date="2021-04-19T14:41:00Z"/>
              </w:rPr>
            </w:pPr>
            <w:ins w:id="522" w:author="SB210412" w:date="2021-04-19T14:41:00Z">
              <w:r w:rsidRPr="0012712B">
                <w:t xml:space="preserve">same URI as in From-header </w:t>
              </w:r>
            </w:ins>
          </w:p>
        </w:tc>
        <w:tc>
          <w:tcPr>
            <w:tcW w:w="2126" w:type="dxa"/>
            <w:tcBorders>
              <w:bottom w:val="single" w:sz="4" w:space="0" w:color="auto"/>
            </w:tcBorders>
            <w:shd w:val="clear" w:color="auto" w:fill="FFFFFF"/>
          </w:tcPr>
          <w:p w:rsidR="00FA6F4E" w:rsidRPr="0012712B" w:rsidRDefault="00FA6F4E" w:rsidP="003728B7">
            <w:pPr>
              <w:pStyle w:val="TAL"/>
              <w:rPr>
                <w:ins w:id="523" w:author="SB210412" w:date="2021-04-19T14:41:00Z"/>
              </w:rPr>
            </w:pPr>
          </w:p>
        </w:tc>
        <w:tc>
          <w:tcPr>
            <w:tcW w:w="1418" w:type="dxa"/>
            <w:shd w:val="clear" w:color="auto" w:fill="FFFFFF"/>
          </w:tcPr>
          <w:p w:rsidR="00FA6F4E" w:rsidRPr="0012712B" w:rsidRDefault="00FA6F4E" w:rsidP="003728B7">
            <w:pPr>
              <w:pStyle w:val="TAL"/>
              <w:rPr>
                <w:ins w:id="524" w:author="SB210412" w:date="2021-04-19T14:41:00Z"/>
              </w:rPr>
            </w:pPr>
          </w:p>
        </w:tc>
        <w:tc>
          <w:tcPr>
            <w:tcW w:w="1134" w:type="dxa"/>
            <w:shd w:val="clear" w:color="auto" w:fill="FFFFFF"/>
          </w:tcPr>
          <w:p w:rsidR="00FA6F4E" w:rsidRPr="0012712B" w:rsidRDefault="00FA6F4E" w:rsidP="003728B7">
            <w:pPr>
              <w:pStyle w:val="TAL"/>
              <w:rPr>
                <w:ins w:id="525" w:author="SB210412" w:date="2021-04-19T14:41:00Z"/>
              </w:rPr>
            </w:pPr>
          </w:p>
        </w:tc>
      </w:tr>
      <w:tr w:rsidR="00FA6F4E" w:rsidRPr="00DE6BD1" w:rsidTr="003728B7">
        <w:trPr>
          <w:jc w:val="center"/>
          <w:ins w:id="526" w:author="SB210412" w:date="2021-04-19T14:41:00Z"/>
        </w:trPr>
        <w:tc>
          <w:tcPr>
            <w:tcW w:w="2835" w:type="dxa"/>
          </w:tcPr>
          <w:p w:rsidR="00FA6F4E" w:rsidRPr="00DE6BD1" w:rsidRDefault="00FA6F4E" w:rsidP="003728B7">
            <w:pPr>
              <w:pStyle w:val="TAL"/>
              <w:rPr>
                <w:ins w:id="527" w:author="SB210412" w:date="2021-04-19T14:41:00Z"/>
                <w:b/>
                <w:bCs/>
              </w:rPr>
            </w:pPr>
            <w:ins w:id="528" w:author="SB210412" w:date="2021-04-19T14:41:00Z">
              <w:r w:rsidRPr="00DE6BD1">
                <w:rPr>
                  <w:b/>
                  <w:bCs/>
                </w:rPr>
                <w:t>Content-Type</w:t>
              </w:r>
            </w:ins>
          </w:p>
        </w:tc>
        <w:tc>
          <w:tcPr>
            <w:tcW w:w="2126" w:type="dxa"/>
          </w:tcPr>
          <w:p w:rsidR="00FA6F4E" w:rsidRPr="00DE6BD1" w:rsidRDefault="00FA6F4E" w:rsidP="003728B7">
            <w:pPr>
              <w:pStyle w:val="TAL"/>
              <w:rPr>
                <w:ins w:id="529" w:author="SB210412" w:date="2021-04-19T14:41:00Z"/>
              </w:rPr>
            </w:pPr>
            <w:ins w:id="530"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531" w:author="SB210412" w:date="2021-04-19T14:41:00Z"/>
              </w:rPr>
            </w:pPr>
          </w:p>
        </w:tc>
        <w:tc>
          <w:tcPr>
            <w:tcW w:w="1418" w:type="dxa"/>
          </w:tcPr>
          <w:p w:rsidR="00FA6F4E" w:rsidRPr="00DE6BD1" w:rsidRDefault="00FA6F4E" w:rsidP="003728B7">
            <w:pPr>
              <w:pStyle w:val="TAL"/>
              <w:rPr>
                <w:ins w:id="532" w:author="SB210412" w:date="2021-04-19T14:41:00Z"/>
              </w:rPr>
            </w:pPr>
          </w:p>
        </w:tc>
        <w:tc>
          <w:tcPr>
            <w:tcW w:w="1134" w:type="dxa"/>
          </w:tcPr>
          <w:p w:rsidR="00FA6F4E" w:rsidRPr="00DE6BD1" w:rsidRDefault="00FA6F4E" w:rsidP="003728B7">
            <w:pPr>
              <w:pStyle w:val="TAL"/>
              <w:rPr>
                <w:ins w:id="533" w:author="SB210412" w:date="2021-04-19T14:41:00Z"/>
              </w:rPr>
            </w:pPr>
          </w:p>
        </w:tc>
      </w:tr>
      <w:tr w:rsidR="00FA6F4E" w:rsidRPr="00DE6BD1" w:rsidTr="003728B7">
        <w:trPr>
          <w:jc w:val="center"/>
          <w:ins w:id="534" w:author="SB210412" w:date="2021-04-19T14:41:00Z"/>
        </w:trPr>
        <w:tc>
          <w:tcPr>
            <w:tcW w:w="2835" w:type="dxa"/>
          </w:tcPr>
          <w:p w:rsidR="00FA6F4E" w:rsidRPr="00DE6BD1" w:rsidRDefault="00FA6F4E" w:rsidP="003728B7">
            <w:pPr>
              <w:pStyle w:val="TAL"/>
              <w:rPr>
                <w:ins w:id="535" w:author="SB210412" w:date="2021-04-19T14:41:00Z"/>
                <w:b/>
              </w:rPr>
            </w:pPr>
            <w:ins w:id="536" w:author="SB210412" w:date="2021-04-19T14:41:00Z">
              <w:r w:rsidRPr="00DE6BD1">
                <w:rPr>
                  <w:b/>
                  <w:bCs/>
                </w:rPr>
                <w:t xml:space="preserve">  Content-Length</w:t>
              </w:r>
            </w:ins>
          </w:p>
        </w:tc>
        <w:tc>
          <w:tcPr>
            <w:tcW w:w="2126" w:type="dxa"/>
          </w:tcPr>
          <w:p w:rsidR="00FA6F4E" w:rsidRPr="00DE6BD1" w:rsidRDefault="00FA6F4E" w:rsidP="003728B7">
            <w:pPr>
              <w:pStyle w:val="TAL"/>
              <w:rPr>
                <w:ins w:id="537" w:author="SB210412" w:date="2021-04-19T14:41:00Z"/>
              </w:rPr>
            </w:pPr>
            <w:ins w:id="538"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539" w:author="SB210412" w:date="2021-04-19T14:41:00Z"/>
              </w:rPr>
            </w:pPr>
          </w:p>
        </w:tc>
        <w:tc>
          <w:tcPr>
            <w:tcW w:w="1418" w:type="dxa"/>
          </w:tcPr>
          <w:p w:rsidR="00FA6F4E" w:rsidRPr="00DE6BD1" w:rsidRDefault="00FA6F4E" w:rsidP="003728B7">
            <w:pPr>
              <w:pStyle w:val="TAL"/>
              <w:rPr>
                <w:ins w:id="540" w:author="SB210412" w:date="2021-04-19T14:41:00Z"/>
              </w:rPr>
            </w:pPr>
          </w:p>
        </w:tc>
        <w:tc>
          <w:tcPr>
            <w:tcW w:w="1134" w:type="dxa"/>
            <w:vAlign w:val="bottom"/>
          </w:tcPr>
          <w:p w:rsidR="00FA6F4E" w:rsidRPr="00DE6BD1" w:rsidRDefault="00FA6F4E" w:rsidP="003728B7">
            <w:pPr>
              <w:pStyle w:val="TAL"/>
              <w:rPr>
                <w:ins w:id="541" w:author="SB210412" w:date="2021-04-19T14:41:00Z"/>
              </w:rPr>
            </w:pPr>
          </w:p>
        </w:tc>
      </w:tr>
      <w:tr w:rsidR="00FA6F4E" w:rsidRPr="00DE6BD1" w:rsidTr="003728B7">
        <w:trPr>
          <w:jc w:val="center"/>
          <w:ins w:id="542" w:author="SB210412" w:date="2021-04-19T14:41:00Z"/>
        </w:trPr>
        <w:tc>
          <w:tcPr>
            <w:tcW w:w="2835" w:type="dxa"/>
          </w:tcPr>
          <w:p w:rsidR="00FA6F4E" w:rsidRPr="00DE6BD1" w:rsidRDefault="00FA6F4E" w:rsidP="003728B7">
            <w:pPr>
              <w:pStyle w:val="TAL"/>
              <w:rPr>
                <w:ins w:id="543" w:author="SB210412" w:date="2021-04-19T14:41:00Z"/>
                <w:b/>
                <w:bCs/>
              </w:rPr>
            </w:pPr>
            <w:ins w:id="544" w:author="SB210412" w:date="2021-04-19T14:41:00Z">
              <w:r w:rsidRPr="00DE6BD1">
                <w:rPr>
                  <w:b/>
                  <w:bCs/>
                </w:rPr>
                <w:t xml:space="preserve">    Message-body</w:t>
              </w:r>
            </w:ins>
          </w:p>
        </w:tc>
        <w:tc>
          <w:tcPr>
            <w:tcW w:w="2126" w:type="dxa"/>
          </w:tcPr>
          <w:p w:rsidR="00FA6F4E" w:rsidRPr="00DE6BD1" w:rsidRDefault="00FA6F4E" w:rsidP="003728B7">
            <w:pPr>
              <w:pStyle w:val="TAL"/>
              <w:rPr>
                <w:ins w:id="545" w:author="SB210412" w:date="2021-04-19T14:41:00Z"/>
              </w:rPr>
            </w:pPr>
          </w:p>
        </w:tc>
        <w:tc>
          <w:tcPr>
            <w:tcW w:w="2126" w:type="dxa"/>
            <w:tcBorders>
              <w:bottom w:val="single" w:sz="4" w:space="0" w:color="auto"/>
            </w:tcBorders>
          </w:tcPr>
          <w:p w:rsidR="00FA6F4E" w:rsidRPr="00DE6BD1" w:rsidRDefault="00FA6F4E" w:rsidP="003728B7">
            <w:pPr>
              <w:pStyle w:val="TAL"/>
              <w:rPr>
                <w:ins w:id="546" w:author="SB210412" w:date="2021-04-19T14:41:00Z"/>
              </w:rPr>
            </w:pPr>
          </w:p>
        </w:tc>
        <w:tc>
          <w:tcPr>
            <w:tcW w:w="1418" w:type="dxa"/>
          </w:tcPr>
          <w:p w:rsidR="00FA6F4E" w:rsidRPr="00DE6BD1" w:rsidRDefault="00FA6F4E" w:rsidP="003728B7">
            <w:pPr>
              <w:pStyle w:val="TAL"/>
              <w:rPr>
                <w:ins w:id="547" w:author="SB210412" w:date="2021-04-19T14:41:00Z"/>
              </w:rPr>
            </w:pPr>
          </w:p>
        </w:tc>
        <w:tc>
          <w:tcPr>
            <w:tcW w:w="1134" w:type="dxa"/>
          </w:tcPr>
          <w:p w:rsidR="00FA6F4E" w:rsidRPr="00DE6BD1" w:rsidRDefault="00FA6F4E" w:rsidP="003728B7">
            <w:pPr>
              <w:pStyle w:val="TAL"/>
              <w:rPr>
                <w:ins w:id="548" w:author="SB210412" w:date="2021-04-19T14:41:00Z"/>
              </w:rPr>
            </w:pPr>
          </w:p>
        </w:tc>
      </w:tr>
      <w:tr w:rsidR="00FA6F4E" w:rsidRPr="00DE6BD1" w:rsidTr="003728B7">
        <w:trPr>
          <w:jc w:val="center"/>
          <w:ins w:id="549" w:author="SB210412" w:date="2021-04-19T14:41:00Z"/>
        </w:trPr>
        <w:tc>
          <w:tcPr>
            <w:tcW w:w="2835" w:type="dxa"/>
            <w:vAlign w:val="center"/>
          </w:tcPr>
          <w:p w:rsidR="00FA6F4E" w:rsidRPr="00DE6BD1" w:rsidRDefault="00FA6F4E" w:rsidP="003728B7">
            <w:pPr>
              <w:pStyle w:val="TAL"/>
              <w:rPr>
                <w:ins w:id="550" w:author="SB210412" w:date="2021-04-19T14:41:00Z"/>
                <w:b/>
              </w:rPr>
            </w:pPr>
            <w:ins w:id="551"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552" w:author="SB210412" w:date="2021-04-19T14:41:00Z"/>
              </w:rPr>
            </w:pPr>
            <w:ins w:id="553"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554" w:author="SB210412" w:date="2021-04-19T14:41:00Z"/>
              </w:rPr>
            </w:pPr>
          </w:p>
        </w:tc>
        <w:tc>
          <w:tcPr>
            <w:tcW w:w="1418" w:type="dxa"/>
          </w:tcPr>
          <w:p w:rsidR="00FA6F4E" w:rsidRPr="00DE6BD1" w:rsidRDefault="00FA6F4E" w:rsidP="003728B7">
            <w:pPr>
              <w:pStyle w:val="TAL"/>
              <w:rPr>
                <w:ins w:id="555" w:author="SB210412" w:date="2021-04-19T14:41:00Z"/>
              </w:rPr>
            </w:pPr>
          </w:p>
        </w:tc>
        <w:tc>
          <w:tcPr>
            <w:tcW w:w="1134" w:type="dxa"/>
          </w:tcPr>
          <w:p w:rsidR="00FA6F4E" w:rsidRPr="00DE6BD1" w:rsidRDefault="00FA6F4E" w:rsidP="003728B7">
            <w:pPr>
              <w:pStyle w:val="TAL"/>
              <w:rPr>
                <w:ins w:id="556" w:author="SB210412" w:date="2021-04-19T14:41:00Z"/>
              </w:rPr>
            </w:pPr>
          </w:p>
        </w:tc>
      </w:tr>
      <w:tr w:rsidR="00FA6F4E" w:rsidRPr="00DE6BD1" w:rsidTr="003728B7">
        <w:trPr>
          <w:jc w:val="center"/>
          <w:ins w:id="557" w:author="SB210412" w:date="2021-04-19T14:41:00Z"/>
        </w:trPr>
        <w:tc>
          <w:tcPr>
            <w:tcW w:w="2835" w:type="dxa"/>
            <w:vAlign w:val="center"/>
          </w:tcPr>
          <w:p w:rsidR="00FA6F4E" w:rsidRPr="00DE6BD1" w:rsidRDefault="00FA6F4E" w:rsidP="003728B7">
            <w:pPr>
              <w:pStyle w:val="TAL"/>
              <w:rPr>
                <w:ins w:id="558" w:author="SB210412" w:date="2021-04-19T14:41:00Z"/>
              </w:rPr>
            </w:pPr>
            <w:ins w:id="559" w:author="SB210412" w:date="2021-04-19T14:41:00Z">
              <w:r w:rsidRPr="00DE6BD1">
                <w:t xml:space="preserve">        MCPTT-Info</w:t>
              </w:r>
            </w:ins>
          </w:p>
        </w:tc>
        <w:tc>
          <w:tcPr>
            <w:tcW w:w="2126" w:type="dxa"/>
            <w:vAlign w:val="center"/>
          </w:tcPr>
          <w:p w:rsidR="00FA6F4E" w:rsidRPr="00DE6BD1" w:rsidRDefault="00FA6F4E" w:rsidP="003728B7">
            <w:pPr>
              <w:pStyle w:val="TAL"/>
              <w:rPr>
                <w:ins w:id="560" w:author="SB210412" w:date="2021-04-19T14:41:00Z"/>
              </w:rPr>
            </w:pPr>
            <w:ins w:id="561" w:author="SB210412" w:date="2021-04-19T14:41:00Z">
              <w:r w:rsidRPr="00DE6BD1">
                <w:t xml:space="preserve">As described in Table </w:t>
              </w:r>
              <w:r>
                <w:t>6.2.25.3.3-7</w:t>
              </w:r>
            </w:ins>
          </w:p>
        </w:tc>
        <w:tc>
          <w:tcPr>
            <w:tcW w:w="2126" w:type="dxa"/>
            <w:tcBorders>
              <w:top w:val="single" w:sz="4" w:space="0" w:color="auto"/>
              <w:bottom w:val="single" w:sz="4" w:space="0" w:color="auto"/>
            </w:tcBorders>
          </w:tcPr>
          <w:p w:rsidR="00FA6F4E" w:rsidRPr="00DE6BD1" w:rsidRDefault="00FA6F4E" w:rsidP="003728B7">
            <w:pPr>
              <w:pStyle w:val="TAL"/>
              <w:rPr>
                <w:ins w:id="562" w:author="SB210412" w:date="2021-04-19T14:41:00Z"/>
              </w:rPr>
            </w:pPr>
          </w:p>
        </w:tc>
        <w:tc>
          <w:tcPr>
            <w:tcW w:w="1418" w:type="dxa"/>
          </w:tcPr>
          <w:p w:rsidR="00FA6F4E" w:rsidRPr="00DE6BD1" w:rsidRDefault="00FA6F4E" w:rsidP="003728B7">
            <w:pPr>
              <w:pStyle w:val="TAL"/>
              <w:rPr>
                <w:ins w:id="563" w:author="SB210412" w:date="2021-04-19T14:41:00Z"/>
              </w:rPr>
            </w:pPr>
          </w:p>
        </w:tc>
        <w:tc>
          <w:tcPr>
            <w:tcW w:w="1134" w:type="dxa"/>
          </w:tcPr>
          <w:p w:rsidR="00FA6F4E" w:rsidRPr="00DE6BD1" w:rsidRDefault="00FA6F4E" w:rsidP="003728B7">
            <w:pPr>
              <w:pStyle w:val="TAL"/>
              <w:rPr>
                <w:ins w:id="564" w:author="SB210412" w:date="2021-04-19T14:41:00Z"/>
              </w:rPr>
            </w:pPr>
          </w:p>
        </w:tc>
      </w:tr>
    </w:tbl>
    <w:p w:rsidR="00FA6F4E" w:rsidRPr="00DE6BD1" w:rsidRDefault="00FA6F4E" w:rsidP="00FA6F4E">
      <w:pPr>
        <w:rPr>
          <w:ins w:id="565" w:author="SB210412" w:date="2021-04-19T14:41:00Z"/>
        </w:rPr>
      </w:pPr>
    </w:p>
    <w:p w:rsidR="00FA6F4E" w:rsidRPr="00DE6BD1" w:rsidRDefault="00FA6F4E" w:rsidP="00FA6F4E">
      <w:pPr>
        <w:pStyle w:val="TH"/>
        <w:rPr>
          <w:ins w:id="566" w:author="SB210412" w:date="2021-04-19T14:41:00Z"/>
        </w:rPr>
      </w:pPr>
      <w:ins w:id="567" w:author="SB210412" w:date="2021-04-19T14:41:00Z">
        <w:r w:rsidRPr="00DE6BD1">
          <w:t xml:space="preserve">Table </w:t>
        </w:r>
        <w:r>
          <w:t>6.2.24.3.3-4</w:t>
        </w:r>
        <w:r w:rsidRPr="00DE6BD1">
          <w:t xml:space="preserve">: </w:t>
        </w:r>
        <w:r w:rsidRPr="00DE6BD1">
          <w:rPr>
            <w:lang w:eastAsia="ko-KR"/>
          </w:rPr>
          <w:t xml:space="preserve">MCPTT-Info in SIP </w:t>
        </w:r>
        <w:r>
          <w:rPr>
            <w:lang w:eastAsia="ko-KR"/>
          </w:rPr>
          <w:t>MESSAGE</w:t>
        </w:r>
        <w:r w:rsidRPr="00DE6BD1">
          <w:t xml:space="preserve"> (Table </w:t>
        </w:r>
        <w:r>
          <w:t>6.2.24.3.3-3</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68" w:author="SB210412" w:date="2021-04-19T14:41:00Z"/>
        </w:trPr>
        <w:tc>
          <w:tcPr>
            <w:tcW w:w="9639" w:type="dxa"/>
            <w:gridSpan w:val="5"/>
          </w:tcPr>
          <w:p w:rsidR="00FA6F4E" w:rsidRPr="00DE6BD1" w:rsidRDefault="00FA6F4E" w:rsidP="003728B7">
            <w:pPr>
              <w:pStyle w:val="TAL"/>
              <w:rPr>
                <w:ins w:id="569" w:author="SB210412" w:date="2021-04-19T14:41:00Z"/>
              </w:rPr>
            </w:pPr>
            <w:ins w:id="570" w:author="SB210412" w:date="2021-04-19T14:41:00Z">
              <w:r w:rsidRPr="00DE6BD1">
                <w:t xml:space="preserve">Derivation Path: TS 36.579-1 [2], table </w:t>
              </w:r>
              <w:r w:rsidRPr="0012712B">
                <w:t>5.5.3.2.2-1</w:t>
              </w:r>
              <w:r w:rsidRPr="00DE6BD1">
                <w:t xml:space="preserve">, </w:t>
              </w:r>
              <w:r w:rsidRPr="008770AB">
                <w:rPr>
                  <w:highlight w:val="yellow"/>
                </w:rPr>
                <w:t>condition PRIVATE-CALL</w:t>
              </w:r>
            </w:ins>
          </w:p>
        </w:tc>
      </w:tr>
      <w:tr w:rsidR="00FA6F4E" w:rsidRPr="00DE6BD1" w:rsidTr="003728B7">
        <w:trPr>
          <w:jc w:val="center"/>
          <w:ins w:id="571" w:author="SB210412" w:date="2021-04-19T14:41:00Z"/>
        </w:trPr>
        <w:tc>
          <w:tcPr>
            <w:tcW w:w="2835" w:type="dxa"/>
          </w:tcPr>
          <w:p w:rsidR="00FA6F4E" w:rsidRPr="00DE6BD1" w:rsidRDefault="00FA6F4E" w:rsidP="003728B7">
            <w:pPr>
              <w:pStyle w:val="TAH"/>
              <w:rPr>
                <w:ins w:id="572" w:author="SB210412" w:date="2021-04-19T14:41:00Z"/>
              </w:rPr>
            </w:pPr>
            <w:ins w:id="573" w:author="SB210412" w:date="2021-04-19T14:41:00Z">
              <w:r w:rsidRPr="00DE6BD1">
                <w:t>Information Element</w:t>
              </w:r>
            </w:ins>
          </w:p>
        </w:tc>
        <w:tc>
          <w:tcPr>
            <w:tcW w:w="2126" w:type="dxa"/>
          </w:tcPr>
          <w:p w:rsidR="00FA6F4E" w:rsidRPr="00DE6BD1" w:rsidRDefault="00FA6F4E" w:rsidP="003728B7">
            <w:pPr>
              <w:pStyle w:val="TAH"/>
              <w:rPr>
                <w:ins w:id="574" w:author="SB210412" w:date="2021-04-19T14:41:00Z"/>
              </w:rPr>
            </w:pPr>
            <w:ins w:id="575"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76" w:author="SB210412" w:date="2021-04-19T14:41:00Z"/>
              </w:rPr>
            </w:pPr>
            <w:ins w:id="577" w:author="SB210412" w:date="2021-04-19T14:41:00Z">
              <w:r w:rsidRPr="00DE6BD1">
                <w:t>Comment</w:t>
              </w:r>
            </w:ins>
          </w:p>
        </w:tc>
        <w:tc>
          <w:tcPr>
            <w:tcW w:w="1418" w:type="dxa"/>
          </w:tcPr>
          <w:p w:rsidR="00FA6F4E" w:rsidRPr="00DE6BD1" w:rsidRDefault="00FA6F4E" w:rsidP="003728B7">
            <w:pPr>
              <w:pStyle w:val="TAH"/>
              <w:rPr>
                <w:ins w:id="578" w:author="SB210412" w:date="2021-04-19T14:41:00Z"/>
              </w:rPr>
            </w:pPr>
            <w:ins w:id="579" w:author="SB210412" w:date="2021-04-19T14:41:00Z">
              <w:r w:rsidRPr="00DE6BD1">
                <w:t>Reference</w:t>
              </w:r>
            </w:ins>
          </w:p>
        </w:tc>
        <w:tc>
          <w:tcPr>
            <w:tcW w:w="1134" w:type="dxa"/>
          </w:tcPr>
          <w:p w:rsidR="00FA6F4E" w:rsidRPr="00DE6BD1" w:rsidRDefault="00FA6F4E" w:rsidP="003728B7">
            <w:pPr>
              <w:pStyle w:val="TAH"/>
              <w:rPr>
                <w:ins w:id="580" w:author="SB210412" w:date="2021-04-19T14:41:00Z"/>
              </w:rPr>
            </w:pPr>
            <w:ins w:id="581" w:author="SB210412" w:date="2021-04-19T14:41:00Z">
              <w:r w:rsidRPr="00DE6BD1">
                <w:t>Condition</w:t>
              </w:r>
            </w:ins>
          </w:p>
        </w:tc>
      </w:tr>
      <w:tr w:rsidR="00FA6F4E" w:rsidRPr="00DE6BD1" w:rsidTr="003728B7">
        <w:trPr>
          <w:jc w:val="center"/>
          <w:ins w:id="582" w:author="SB210412" w:date="2021-04-19T14:41:00Z"/>
        </w:trPr>
        <w:tc>
          <w:tcPr>
            <w:tcW w:w="2835" w:type="dxa"/>
            <w:vAlign w:val="center"/>
          </w:tcPr>
          <w:p w:rsidR="00FA6F4E" w:rsidRPr="00DE6BD1" w:rsidRDefault="00FA6F4E" w:rsidP="003728B7">
            <w:pPr>
              <w:pStyle w:val="TAL"/>
              <w:rPr>
                <w:ins w:id="583" w:author="SB210412" w:date="2021-04-19T14:41:00Z"/>
              </w:rPr>
            </w:pPr>
            <w:proofErr w:type="spellStart"/>
            <w:ins w:id="584" w:author="SB210412" w:date="2021-04-19T14:41:00Z">
              <w:r w:rsidRPr="00DE6BD1">
                <w:t>mcpttinfo</w:t>
              </w:r>
              <w:proofErr w:type="spellEnd"/>
            </w:ins>
          </w:p>
        </w:tc>
        <w:tc>
          <w:tcPr>
            <w:tcW w:w="2126" w:type="dxa"/>
          </w:tcPr>
          <w:p w:rsidR="00FA6F4E" w:rsidRPr="00DE6BD1" w:rsidRDefault="00FA6F4E" w:rsidP="003728B7">
            <w:pPr>
              <w:pStyle w:val="TAL"/>
              <w:rPr>
                <w:ins w:id="585"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586" w:author="SB210412" w:date="2021-04-19T14:41:00Z"/>
              </w:rPr>
            </w:pPr>
          </w:p>
        </w:tc>
        <w:tc>
          <w:tcPr>
            <w:tcW w:w="1418" w:type="dxa"/>
          </w:tcPr>
          <w:p w:rsidR="00FA6F4E" w:rsidRPr="00DE6BD1" w:rsidRDefault="00FA6F4E" w:rsidP="003728B7">
            <w:pPr>
              <w:pStyle w:val="TAL"/>
              <w:rPr>
                <w:ins w:id="587" w:author="SB210412" w:date="2021-04-19T14:41:00Z"/>
              </w:rPr>
            </w:pPr>
          </w:p>
        </w:tc>
        <w:tc>
          <w:tcPr>
            <w:tcW w:w="1134" w:type="dxa"/>
            <w:vAlign w:val="bottom"/>
          </w:tcPr>
          <w:p w:rsidR="00FA6F4E" w:rsidRPr="00DE6BD1" w:rsidRDefault="00FA6F4E" w:rsidP="003728B7">
            <w:pPr>
              <w:pStyle w:val="TAL"/>
              <w:rPr>
                <w:ins w:id="588" w:author="SB210412" w:date="2021-04-19T14:41:00Z"/>
              </w:rPr>
            </w:pPr>
          </w:p>
        </w:tc>
      </w:tr>
      <w:tr w:rsidR="00FA6F4E" w:rsidRPr="00DE6BD1" w:rsidTr="003728B7">
        <w:trPr>
          <w:jc w:val="center"/>
          <w:ins w:id="589" w:author="SB210412" w:date="2021-04-19T14:41:00Z"/>
        </w:trPr>
        <w:tc>
          <w:tcPr>
            <w:tcW w:w="2835" w:type="dxa"/>
            <w:tcBorders>
              <w:bottom w:val="single" w:sz="4" w:space="0" w:color="auto"/>
            </w:tcBorders>
            <w:vAlign w:val="center"/>
          </w:tcPr>
          <w:p w:rsidR="00FA6F4E" w:rsidRPr="00DE6BD1" w:rsidRDefault="00FA6F4E" w:rsidP="003728B7">
            <w:pPr>
              <w:pStyle w:val="TAL"/>
              <w:rPr>
                <w:ins w:id="590" w:author="SB210412" w:date="2021-04-19T14:41:00Z"/>
              </w:rPr>
            </w:pPr>
            <w:ins w:id="591" w:author="SB210412" w:date="2021-04-19T14:41:00Z">
              <w:r w:rsidRPr="00DE6BD1">
                <w:t xml:space="preserve">  </w:t>
              </w:r>
              <w:proofErr w:type="spellStart"/>
              <w:r w:rsidRPr="00DE6BD1">
                <w:t>mcptt-Params</w:t>
              </w:r>
              <w:proofErr w:type="spellEnd"/>
            </w:ins>
          </w:p>
        </w:tc>
        <w:tc>
          <w:tcPr>
            <w:tcW w:w="2126" w:type="dxa"/>
          </w:tcPr>
          <w:p w:rsidR="00FA6F4E" w:rsidRPr="00DE6BD1" w:rsidRDefault="00FA6F4E" w:rsidP="003728B7">
            <w:pPr>
              <w:pStyle w:val="TAL"/>
              <w:rPr>
                <w:ins w:id="592"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593" w:author="SB210412" w:date="2021-04-19T14:41:00Z"/>
              </w:rPr>
            </w:pPr>
          </w:p>
        </w:tc>
        <w:tc>
          <w:tcPr>
            <w:tcW w:w="1418" w:type="dxa"/>
          </w:tcPr>
          <w:p w:rsidR="00FA6F4E" w:rsidRPr="00DE6BD1" w:rsidRDefault="00FA6F4E" w:rsidP="003728B7">
            <w:pPr>
              <w:pStyle w:val="TAL"/>
              <w:rPr>
                <w:ins w:id="594" w:author="SB210412" w:date="2021-04-19T14:41:00Z"/>
              </w:rPr>
            </w:pPr>
          </w:p>
        </w:tc>
        <w:tc>
          <w:tcPr>
            <w:tcW w:w="1134" w:type="dxa"/>
            <w:vAlign w:val="bottom"/>
          </w:tcPr>
          <w:p w:rsidR="00FA6F4E" w:rsidRPr="00DE6BD1" w:rsidRDefault="00FA6F4E" w:rsidP="003728B7">
            <w:pPr>
              <w:pStyle w:val="TAL"/>
              <w:rPr>
                <w:ins w:id="595" w:author="SB210412" w:date="2021-04-19T14:41:00Z"/>
              </w:rPr>
            </w:pPr>
          </w:p>
        </w:tc>
      </w:tr>
      <w:tr w:rsidR="00FA6F4E" w:rsidRPr="00DE6BD1" w:rsidTr="003728B7">
        <w:trPr>
          <w:jc w:val="center"/>
          <w:ins w:id="596" w:author="SB210412" w:date="2021-04-19T14:41:00Z"/>
        </w:trPr>
        <w:tc>
          <w:tcPr>
            <w:tcW w:w="2835" w:type="dxa"/>
            <w:vAlign w:val="center"/>
          </w:tcPr>
          <w:p w:rsidR="00FA6F4E" w:rsidRPr="00DE6BD1" w:rsidRDefault="00FA6F4E" w:rsidP="003728B7">
            <w:pPr>
              <w:pStyle w:val="TAL"/>
              <w:rPr>
                <w:ins w:id="597" w:author="SB210412" w:date="2021-04-19T14:41:00Z"/>
              </w:rPr>
            </w:pPr>
            <w:ins w:id="598" w:author="SB210412" w:date="2021-04-19T14:41:00Z">
              <w:r w:rsidRPr="00DE6BD1">
                <w:t xml:space="preserve">    </w:t>
              </w:r>
              <w:proofErr w:type="spellStart"/>
              <w:r w:rsidRPr="00DE6BD1">
                <w:t>anyExt</w:t>
              </w:r>
              <w:proofErr w:type="spellEnd"/>
            </w:ins>
          </w:p>
        </w:tc>
        <w:tc>
          <w:tcPr>
            <w:tcW w:w="2126" w:type="dxa"/>
          </w:tcPr>
          <w:p w:rsidR="00FA6F4E" w:rsidRPr="00DE6BD1" w:rsidRDefault="00FA6F4E" w:rsidP="003728B7">
            <w:pPr>
              <w:pStyle w:val="TAL"/>
              <w:rPr>
                <w:ins w:id="599"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00" w:author="SB210412" w:date="2021-04-19T14:41:00Z"/>
              </w:rPr>
            </w:pPr>
            <w:ins w:id="601" w:author="SB210412" w:date="2021-04-19T14:41:00Z">
              <w:r w:rsidRPr="00DE6BD1">
                <w:t xml:space="preserve">The </w:t>
              </w:r>
              <w:proofErr w:type="spellStart"/>
              <w:r w:rsidRPr="00DE6BD1">
                <w:t>anyExt</w:t>
              </w:r>
              <w:proofErr w:type="spellEnd"/>
              <w:r w:rsidRPr="00DE6BD1">
                <w:t xml:space="preserve"> field may contain other values - these need not be checked</w:t>
              </w:r>
            </w:ins>
          </w:p>
        </w:tc>
        <w:tc>
          <w:tcPr>
            <w:tcW w:w="1418" w:type="dxa"/>
          </w:tcPr>
          <w:p w:rsidR="00FA6F4E" w:rsidRPr="00DE6BD1" w:rsidRDefault="00FA6F4E" w:rsidP="003728B7">
            <w:pPr>
              <w:pStyle w:val="TAL"/>
              <w:rPr>
                <w:ins w:id="602" w:author="SB210412" w:date="2021-04-19T14:41:00Z"/>
              </w:rPr>
            </w:pPr>
          </w:p>
        </w:tc>
        <w:tc>
          <w:tcPr>
            <w:tcW w:w="1134" w:type="dxa"/>
            <w:vAlign w:val="bottom"/>
          </w:tcPr>
          <w:p w:rsidR="00FA6F4E" w:rsidRPr="00DE6BD1" w:rsidRDefault="00FA6F4E" w:rsidP="003728B7">
            <w:pPr>
              <w:pStyle w:val="TAL"/>
              <w:rPr>
                <w:ins w:id="603" w:author="SB210412" w:date="2021-04-19T14:41:00Z"/>
              </w:rPr>
            </w:pPr>
          </w:p>
        </w:tc>
      </w:tr>
      <w:tr w:rsidR="00FA6F4E" w:rsidRPr="00DE6BD1" w:rsidTr="003728B7">
        <w:trPr>
          <w:jc w:val="center"/>
          <w:ins w:id="604" w:author="SB210412" w:date="2021-04-19T14:41:00Z"/>
        </w:trPr>
        <w:tc>
          <w:tcPr>
            <w:tcW w:w="2835" w:type="dxa"/>
            <w:vAlign w:val="center"/>
          </w:tcPr>
          <w:p w:rsidR="00FA6F4E" w:rsidRPr="00DE6BD1" w:rsidRDefault="00FA6F4E" w:rsidP="003728B7">
            <w:pPr>
              <w:pStyle w:val="TAL"/>
              <w:rPr>
                <w:ins w:id="605" w:author="SB210412" w:date="2021-04-19T14:41:00Z"/>
              </w:rPr>
            </w:pPr>
            <w:ins w:id="606" w:author="SB210412" w:date="2021-04-19T14:41:00Z">
              <w:r w:rsidRPr="00DE6BD1">
                <w:t xml:space="preserve">      </w:t>
              </w:r>
              <w:r>
                <w:t>response-type</w:t>
              </w:r>
            </w:ins>
          </w:p>
        </w:tc>
        <w:tc>
          <w:tcPr>
            <w:tcW w:w="2126" w:type="dxa"/>
          </w:tcPr>
          <w:p w:rsidR="00FA6F4E" w:rsidRPr="00DE6BD1" w:rsidRDefault="00FA6F4E" w:rsidP="003728B7">
            <w:pPr>
              <w:pStyle w:val="TAL"/>
              <w:rPr>
                <w:ins w:id="607" w:author="SB210412" w:date="2021-04-19T14:41:00Z"/>
              </w:rPr>
            </w:pPr>
            <w:ins w:id="608" w:author="SB210412" w:date="2021-04-19T14:41:00Z">
              <w:r w:rsidRPr="00DE6BD1">
                <w:t>"</w:t>
              </w:r>
              <w:r>
                <w:t>remotely-initiated-private-call-response</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609" w:author="SB210412" w:date="2021-04-19T14:41:00Z"/>
              </w:rPr>
            </w:pPr>
          </w:p>
        </w:tc>
        <w:tc>
          <w:tcPr>
            <w:tcW w:w="1418" w:type="dxa"/>
          </w:tcPr>
          <w:p w:rsidR="00FA6F4E" w:rsidRPr="00DE6BD1" w:rsidRDefault="00FA6F4E" w:rsidP="003728B7">
            <w:pPr>
              <w:pStyle w:val="TAL"/>
              <w:rPr>
                <w:ins w:id="610" w:author="SB210412" w:date="2021-04-19T14:41:00Z"/>
              </w:rPr>
            </w:pPr>
          </w:p>
        </w:tc>
        <w:tc>
          <w:tcPr>
            <w:tcW w:w="1134" w:type="dxa"/>
            <w:vAlign w:val="bottom"/>
          </w:tcPr>
          <w:p w:rsidR="00FA6F4E" w:rsidRPr="00DE6BD1" w:rsidRDefault="00FA6F4E" w:rsidP="003728B7">
            <w:pPr>
              <w:pStyle w:val="TAL"/>
              <w:rPr>
                <w:ins w:id="611" w:author="SB210412" w:date="2021-04-19T14:41:00Z"/>
              </w:rPr>
            </w:pPr>
          </w:p>
        </w:tc>
      </w:tr>
      <w:tr w:rsidR="00FA6F4E" w:rsidRPr="00DE6BD1" w:rsidTr="003728B7">
        <w:trPr>
          <w:jc w:val="center"/>
          <w:ins w:id="612" w:author="SB210412" w:date="2021-04-19T14:41:00Z"/>
        </w:trPr>
        <w:tc>
          <w:tcPr>
            <w:tcW w:w="2835" w:type="dxa"/>
            <w:vAlign w:val="center"/>
          </w:tcPr>
          <w:p w:rsidR="00FA6F4E" w:rsidRPr="00DE6BD1" w:rsidRDefault="00FA6F4E" w:rsidP="003728B7">
            <w:pPr>
              <w:pStyle w:val="TAL"/>
              <w:rPr>
                <w:ins w:id="613" w:author="SB210412" w:date="2021-04-19T14:41:00Z"/>
              </w:rPr>
            </w:pPr>
            <w:ins w:id="614" w:author="SB210412" w:date="2021-04-19T14:41:00Z">
              <w:r w:rsidRPr="00DE6BD1">
                <w:t xml:space="preserve">      </w:t>
              </w:r>
              <w:proofErr w:type="spellStart"/>
              <w:r w:rsidRPr="00E40F12">
                <w:t>mcptt</w:t>
              </w:r>
              <w:proofErr w:type="spellEnd"/>
              <w:r w:rsidRPr="00E40F12">
                <w:t>-called-party-id</w:t>
              </w:r>
            </w:ins>
          </w:p>
        </w:tc>
        <w:tc>
          <w:tcPr>
            <w:tcW w:w="2126" w:type="dxa"/>
          </w:tcPr>
          <w:p w:rsidR="00FA6F4E" w:rsidRPr="00DE6BD1" w:rsidRDefault="00FA6F4E" w:rsidP="003728B7">
            <w:pPr>
              <w:pStyle w:val="TAL"/>
              <w:rPr>
                <w:ins w:id="615" w:author="SB210412" w:date="2021-04-19T14:41:00Z"/>
              </w:rPr>
            </w:pPr>
            <w:proofErr w:type="spellStart"/>
            <w:ins w:id="616" w:author="SB210412" w:date="2021-04-19T14:41:00Z">
              <w:r w:rsidRPr="0012712B">
                <w:t>px_MCPTT_ID_User_</w:t>
              </w:r>
              <w:r>
                <w:t>C</w:t>
              </w:r>
              <w:proofErr w:type="spellEnd"/>
            </w:ins>
          </w:p>
        </w:tc>
        <w:tc>
          <w:tcPr>
            <w:tcW w:w="2126" w:type="dxa"/>
            <w:tcBorders>
              <w:top w:val="single" w:sz="4" w:space="0" w:color="auto"/>
              <w:bottom w:val="single" w:sz="4" w:space="0" w:color="auto"/>
            </w:tcBorders>
          </w:tcPr>
          <w:p w:rsidR="00FA6F4E" w:rsidRPr="00DE6BD1" w:rsidRDefault="00FA6F4E" w:rsidP="003728B7">
            <w:pPr>
              <w:pStyle w:val="TAL"/>
              <w:rPr>
                <w:ins w:id="617" w:author="SB210412" w:date="2021-04-19T14:41:00Z"/>
              </w:rPr>
            </w:pPr>
            <w:ins w:id="618" w:author="SB210412" w:date="2021-04-19T14:41:00Z">
              <w:r>
                <w:t xml:space="preserve">The MCPTT ID of the identified MCPTT user of the remotely </w:t>
              </w:r>
              <w:r>
                <w:rPr>
                  <w:noProof/>
                </w:rPr>
                <w:t xml:space="preserve">initiated </w:t>
              </w:r>
              <w:r>
                <w:t xml:space="preserve">private </w:t>
              </w:r>
              <w:r>
                <w:rPr>
                  <w:noProof/>
                </w:rPr>
                <w:t>call</w:t>
              </w:r>
            </w:ins>
          </w:p>
        </w:tc>
        <w:tc>
          <w:tcPr>
            <w:tcW w:w="1418" w:type="dxa"/>
          </w:tcPr>
          <w:p w:rsidR="00FA6F4E" w:rsidRPr="00DE6BD1" w:rsidRDefault="00FA6F4E" w:rsidP="003728B7">
            <w:pPr>
              <w:pStyle w:val="TAL"/>
              <w:rPr>
                <w:ins w:id="619" w:author="SB210412" w:date="2021-04-19T14:41:00Z"/>
              </w:rPr>
            </w:pPr>
          </w:p>
        </w:tc>
        <w:tc>
          <w:tcPr>
            <w:tcW w:w="1134" w:type="dxa"/>
            <w:vAlign w:val="bottom"/>
          </w:tcPr>
          <w:p w:rsidR="00FA6F4E" w:rsidRPr="00DE6BD1" w:rsidRDefault="00FA6F4E" w:rsidP="003728B7">
            <w:pPr>
              <w:pStyle w:val="TAL"/>
              <w:rPr>
                <w:ins w:id="620" w:author="SB210412" w:date="2021-04-19T14:41:00Z"/>
              </w:rPr>
            </w:pPr>
          </w:p>
        </w:tc>
      </w:tr>
      <w:tr w:rsidR="00FA6F4E" w:rsidRPr="00DE6BD1" w:rsidTr="003728B7">
        <w:trPr>
          <w:jc w:val="center"/>
          <w:ins w:id="621" w:author="SB210412" w:date="2021-04-19T14:41:00Z"/>
        </w:trPr>
        <w:tc>
          <w:tcPr>
            <w:tcW w:w="2835" w:type="dxa"/>
            <w:vAlign w:val="center"/>
          </w:tcPr>
          <w:p w:rsidR="00FA6F4E" w:rsidRPr="00DE6BD1" w:rsidRDefault="00FA6F4E" w:rsidP="003728B7">
            <w:pPr>
              <w:pStyle w:val="TAL"/>
              <w:rPr>
                <w:ins w:id="622" w:author="SB210412" w:date="2021-04-19T14:41:00Z"/>
              </w:rPr>
            </w:pPr>
            <w:ins w:id="623" w:author="SB210412" w:date="2021-04-19T14:41:00Z">
              <w:r>
                <w:t xml:space="preserve">      remotely-initiated-call-</w:t>
              </w:r>
              <w:r w:rsidRPr="006D0511">
                <w:t>outcome</w:t>
              </w:r>
            </w:ins>
          </w:p>
        </w:tc>
        <w:tc>
          <w:tcPr>
            <w:tcW w:w="2126" w:type="dxa"/>
          </w:tcPr>
          <w:p w:rsidR="00FA6F4E" w:rsidRPr="00DE6BD1" w:rsidRDefault="00FA6F4E" w:rsidP="003728B7">
            <w:pPr>
              <w:pStyle w:val="TAL"/>
              <w:rPr>
                <w:ins w:id="624" w:author="SB210412" w:date="2021-04-19T14:41:00Z"/>
              </w:rPr>
            </w:pPr>
            <w:ins w:id="625" w:author="SB210412" w:date="2021-04-19T14:41:00Z">
              <w:r>
                <w:t>"success</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626" w:author="SB210412" w:date="2021-04-19T14:41:00Z"/>
              </w:rPr>
            </w:pPr>
          </w:p>
        </w:tc>
        <w:tc>
          <w:tcPr>
            <w:tcW w:w="1418" w:type="dxa"/>
          </w:tcPr>
          <w:p w:rsidR="00FA6F4E" w:rsidRPr="00DE6BD1" w:rsidRDefault="00FA6F4E" w:rsidP="003728B7">
            <w:pPr>
              <w:pStyle w:val="TAL"/>
              <w:rPr>
                <w:ins w:id="627" w:author="SB210412" w:date="2021-04-19T14:41:00Z"/>
              </w:rPr>
            </w:pPr>
          </w:p>
        </w:tc>
        <w:tc>
          <w:tcPr>
            <w:tcW w:w="1134" w:type="dxa"/>
            <w:vAlign w:val="bottom"/>
          </w:tcPr>
          <w:p w:rsidR="00FA6F4E" w:rsidRPr="00DE6BD1" w:rsidRDefault="00FA6F4E" w:rsidP="003728B7">
            <w:pPr>
              <w:pStyle w:val="TAL"/>
              <w:rPr>
                <w:ins w:id="628" w:author="SB210412" w:date="2021-04-19T14:41:00Z"/>
              </w:rPr>
            </w:pPr>
          </w:p>
        </w:tc>
      </w:tr>
    </w:tbl>
    <w:p w:rsidR="00FA6F4E" w:rsidRDefault="00FA6F4E" w:rsidP="00FA6F4E">
      <w:pPr>
        <w:rPr>
          <w:ins w:id="629" w:author="SB210412" w:date="2021-04-19T14:41:00Z"/>
        </w:rPr>
      </w:pPr>
    </w:p>
    <w:bookmarkEnd w:id="450"/>
    <w:bookmarkEnd w:id="451"/>
    <w:bookmarkEnd w:id="452"/>
    <w:bookmarkEnd w:id="453"/>
    <w:bookmarkEnd w:id="454"/>
    <w:p w:rsidR="00280DCE" w:rsidRPr="00FA6F4E" w:rsidRDefault="00280DCE" w:rsidP="00017268"/>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045" w:rsidRDefault="00C76045">
      <w:r>
        <w:separator/>
      </w:r>
    </w:p>
  </w:endnote>
  <w:endnote w:type="continuationSeparator" w:id="0">
    <w:p w:rsidR="00C76045" w:rsidRDefault="00C7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045" w:rsidRDefault="00C76045">
      <w:r>
        <w:separator/>
      </w:r>
    </w:p>
  </w:footnote>
  <w:footnote w:type="continuationSeparator" w:id="0">
    <w:p w:rsidR="00C76045" w:rsidRDefault="00C76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1726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5817"/>
    <w:rsid w:val="00125895"/>
    <w:rsid w:val="00131C24"/>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3DC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7A"/>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105"/>
    <w:rsid w:val="00692B37"/>
    <w:rsid w:val="006A3099"/>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0E99"/>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56CD"/>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770AB"/>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A25"/>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19A6"/>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76045"/>
    <w:rsid w:val="00C919EB"/>
    <w:rsid w:val="00C93010"/>
    <w:rsid w:val="00C93F40"/>
    <w:rsid w:val="00CA23B2"/>
    <w:rsid w:val="00CA3D0C"/>
    <w:rsid w:val="00CA61E1"/>
    <w:rsid w:val="00CA63AA"/>
    <w:rsid w:val="00CA6A0D"/>
    <w:rsid w:val="00CB2314"/>
    <w:rsid w:val="00CB5312"/>
    <w:rsid w:val="00CC3749"/>
    <w:rsid w:val="00CC61FD"/>
    <w:rsid w:val="00CE27B8"/>
    <w:rsid w:val="00CE7630"/>
    <w:rsid w:val="00CF0DE9"/>
    <w:rsid w:val="00CF3418"/>
    <w:rsid w:val="00D008A9"/>
    <w:rsid w:val="00D0138D"/>
    <w:rsid w:val="00D026D5"/>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5A09"/>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7B95"/>
    <w:rsid w:val="00FD2A69"/>
    <w:rsid w:val="00FD38A8"/>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EF6D24-D95C-4E38-8605-184ACB1D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832DF-3C23-46C6-B906-6194B531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2220</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14849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4</cp:revision>
  <dcterms:created xsi:type="dcterms:W3CDTF">2021-05-20T08:20:00Z</dcterms:created>
  <dcterms:modified xsi:type="dcterms:W3CDTF">2021-05-20T08:48:00Z</dcterms:modified>
</cp:coreProperties>
</file>